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7EA73A11" w:rsidR="00006A2B" w:rsidRDefault="002E104E" w:rsidP="00FF7951">
      <w:pPr>
        <w:pStyle w:val="3GPPHeader"/>
        <w:spacing w:after="0"/>
        <w:jc w:val="left"/>
      </w:pPr>
      <w:r w:rsidRPr="005478F4">
        <w:t>3GPP TSG</w:t>
      </w:r>
      <w:r w:rsidRPr="005478F4">
        <w:rPr>
          <w:rFonts w:eastAsia="맑은 고딕" w:hint="eastAsia"/>
          <w:lang w:eastAsia="ko-KR"/>
        </w:rPr>
        <w:t xml:space="preserve"> </w:t>
      </w:r>
      <w:r w:rsidRPr="005478F4">
        <w:t>RAN</w:t>
      </w:r>
      <w:r w:rsidRPr="005478F4">
        <w:rPr>
          <w:rFonts w:eastAsia="맑은 고딕" w:hint="eastAsia"/>
          <w:lang w:eastAsia="ko-KR"/>
        </w:rPr>
        <w:t xml:space="preserve"> WG</w:t>
      </w:r>
      <w:r w:rsidRPr="005478F4">
        <w:t>2</w:t>
      </w:r>
      <w:r w:rsidRPr="005478F4">
        <w:rPr>
          <w:rFonts w:eastAsia="맑은 고딕" w:hint="eastAsia"/>
          <w:lang w:eastAsia="ko-KR"/>
        </w:rPr>
        <w:t xml:space="preserve"> Meeting </w:t>
      </w:r>
      <w:r w:rsidR="00BC70B1" w:rsidRPr="005478F4">
        <w:rPr>
          <w:rFonts w:eastAsia="맑은 고딕" w:hint="eastAsia"/>
          <w:lang w:eastAsia="ko-KR"/>
        </w:rPr>
        <w:t>#11</w:t>
      </w:r>
      <w:r w:rsidR="0049640E">
        <w:rPr>
          <w:rFonts w:eastAsia="맑은 고딕"/>
          <w:lang w:eastAsia="ko-KR"/>
        </w:rPr>
        <w:t>5</w:t>
      </w:r>
      <w:r w:rsidR="00382A7C" w:rsidRPr="005478F4">
        <w:rPr>
          <w:rFonts w:eastAsia="맑은 고딕"/>
          <w:lang w:eastAsia="ko-KR"/>
        </w:rPr>
        <w:t xml:space="preserve">-e      </w:t>
      </w:r>
      <w:r w:rsidRPr="005478F4">
        <w:rPr>
          <w:rFonts w:eastAsia="맑은 고딕" w:hint="eastAsia"/>
          <w:lang w:eastAsia="ko-KR"/>
        </w:rPr>
        <w:t xml:space="preserve">     </w:t>
      </w:r>
      <w:r w:rsidRPr="005478F4">
        <w:rPr>
          <w:rFonts w:eastAsia="맑은 고딕"/>
          <w:lang w:eastAsia="ko-KR"/>
        </w:rPr>
        <w:t xml:space="preserve">                                         </w:t>
      </w:r>
      <w:r w:rsidRPr="005478F4">
        <w:rPr>
          <w:rFonts w:eastAsia="맑은 고딕" w:hint="eastAsia"/>
          <w:lang w:eastAsia="ko-KR"/>
        </w:rPr>
        <w:t xml:space="preserve">    </w:t>
      </w:r>
      <w:r w:rsidR="00366D4E" w:rsidRPr="005478F4">
        <w:rPr>
          <w:rFonts w:eastAsia="맑은 고딕"/>
          <w:lang w:eastAsia="ko-KR"/>
        </w:rPr>
        <w:t xml:space="preserve">   </w:t>
      </w:r>
      <w:r w:rsidR="00DA5337" w:rsidRPr="00D31625">
        <w:t>R2-2</w:t>
      </w:r>
      <w:r w:rsidR="00006A2B" w:rsidRPr="00D31625">
        <w:t>1</w:t>
      </w:r>
      <w:r w:rsidR="00D31625" w:rsidRPr="00D31625">
        <w:t>07931</w:t>
      </w:r>
    </w:p>
    <w:p w14:paraId="1C336DD0" w14:textId="606563A1"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366D4E">
        <w:rPr>
          <w:rFonts w:eastAsia="맑은 고딕"/>
          <w:lang w:eastAsia="ko-KR"/>
        </w:rPr>
        <w:t>9</w:t>
      </w:r>
      <w:r w:rsidR="00006A2B">
        <w:rPr>
          <w:rFonts w:eastAsia="맑은 고딕"/>
          <w:lang w:eastAsia="ko-KR"/>
        </w:rPr>
        <w:t xml:space="preserve">th </w:t>
      </w:r>
      <w:r w:rsidRPr="00D22C9A">
        <w:rPr>
          <w:rFonts w:eastAsia="맑은 고딕"/>
          <w:lang w:eastAsia="ko-KR"/>
        </w:rPr>
        <w:t xml:space="preserve">– </w:t>
      </w:r>
      <w:r w:rsidR="0031746F">
        <w:rPr>
          <w:rFonts w:eastAsia="맑은 고딕"/>
          <w:lang w:eastAsia="ko-KR"/>
        </w:rPr>
        <w:t>2</w:t>
      </w:r>
      <w:r w:rsidR="00366D4E">
        <w:rPr>
          <w:rFonts w:eastAsia="맑은 고딕"/>
          <w:lang w:eastAsia="ko-KR"/>
        </w:rPr>
        <w:t>7</w:t>
      </w:r>
      <w:r w:rsidR="00006A2B">
        <w:rPr>
          <w:rFonts w:eastAsia="맑은 고딕"/>
          <w:lang w:eastAsia="ko-KR"/>
        </w:rPr>
        <w:t xml:space="preserve">th </w:t>
      </w:r>
      <w:r w:rsidR="0031746F">
        <w:rPr>
          <w:rFonts w:eastAsia="맑은 고딕"/>
          <w:lang w:eastAsia="ko-KR"/>
        </w:rPr>
        <w:t>August,</w:t>
      </w:r>
      <w:r w:rsidR="00006A2B">
        <w:rPr>
          <w:rFonts w:eastAsia="맑은 고딕"/>
          <w:lang w:eastAsia="ko-KR"/>
        </w:rPr>
        <w:t xml:space="preserve"> 2021</w:t>
      </w:r>
    </w:p>
    <w:p w14:paraId="758E2B30" w14:textId="25A91563" w:rsidR="00CD4C7B" w:rsidRPr="00C639BE" w:rsidRDefault="00CD4C7B" w:rsidP="00622729">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8702B2">
        <w:rPr>
          <w:rFonts w:cs="Arial"/>
          <w:b/>
          <w:bCs/>
          <w:sz w:val="24"/>
        </w:rPr>
        <w:t>8.1.2.2</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7E5A5232"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065A39">
        <w:rPr>
          <w:rFonts w:ascii="Arial" w:hAnsi="Arial" w:cs="Arial"/>
          <w:b/>
          <w:bCs/>
          <w:sz w:val="24"/>
        </w:rPr>
        <w:t>MBS Group Scheduling</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476A4AAE" w14:textId="1F1AB7AE" w:rsidR="00D376A1" w:rsidRDefault="00781D1C" w:rsidP="00D376A1">
      <w:pPr>
        <w:spacing w:before="240"/>
        <w:rPr>
          <w:sz w:val="22"/>
          <w:lang w:eastAsia="ko-KR"/>
        </w:rPr>
      </w:pPr>
      <w:r>
        <w:rPr>
          <w:sz w:val="22"/>
          <w:lang w:eastAsia="ko-KR"/>
        </w:rPr>
        <w:t>In RAN2#114-e meeting, RAN2 agreed the following agreements on group scheduling:</w:t>
      </w:r>
    </w:p>
    <w:p w14:paraId="7EE190C3" w14:textId="77777777" w:rsidR="00781D1C" w:rsidRPr="001B0AC3" w:rsidRDefault="00781D1C" w:rsidP="00781D1C">
      <w:pPr>
        <w:pStyle w:val="Agreement"/>
        <w:tabs>
          <w:tab w:val="clear" w:pos="9990"/>
        </w:tabs>
      </w:pPr>
      <w:r w:rsidRPr="001B0AC3">
        <w:rPr>
          <w:bCs/>
        </w:rPr>
        <w:t>O</w:t>
      </w:r>
      <w:r w:rsidRPr="001B0AC3">
        <w:t xml:space="preserve">ne-to-one mapping between G-RNTI and MBS session is supported in NR MBS. Other mappings FFS </w:t>
      </w:r>
    </w:p>
    <w:p w14:paraId="2E7B72B7" w14:textId="77777777" w:rsidR="00781D1C" w:rsidRPr="001B0AC3" w:rsidRDefault="00781D1C" w:rsidP="00781D1C">
      <w:pPr>
        <w:pStyle w:val="Agreement"/>
        <w:tabs>
          <w:tab w:val="clear" w:pos="9990"/>
        </w:tabs>
      </w:pPr>
      <w:r w:rsidRPr="001B0AC3">
        <w:rPr>
          <w:bCs/>
        </w:rPr>
        <w:t>O</w:t>
      </w:r>
      <w:r w:rsidRPr="001B0AC3">
        <w:t>ne-to-one mapping between G-</w:t>
      </w:r>
      <w:r w:rsidRPr="001B0AC3">
        <w:rPr>
          <w:rFonts w:eastAsia="SimSun"/>
          <w:lang w:eastAsia="zh-CN"/>
        </w:rPr>
        <w:t>CS-</w:t>
      </w:r>
      <w:r w:rsidRPr="001B0AC3">
        <w:t>RNTI and MBS session is supported in NR MBS. Other mappings FFS.</w:t>
      </w:r>
    </w:p>
    <w:p w14:paraId="50ECA348" w14:textId="77777777" w:rsidR="00781D1C" w:rsidRPr="001B0AC3" w:rsidRDefault="00781D1C" w:rsidP="00781D1C">
      <w:pPr>
        <w:pStyle w:val="Agreement"/>
        <w:tabs>
          <w:tab w:val="clear" w:pos="9990"/>
        </w:tabs>
      </w:pPr>
      <w:r w:rsidRPr="001B0AC3">
        <w:t>A UE can support multiple G-RNTIs/G-CS-RNTIs, It is FFS whether this depends on UE capability. Inform RAN1 of this agreement.</w:t>
      </w:r>
    </w:p>
    <w:p w14:paraId="2140E1F7" w14:textId="77777777" w:rsidR="00781D1C" w:rsidRPr="001B0AC3" w:rsidRDefault="00781D1C" w:rsidP="00781D1C">
      <w:pPr>
        <w:pStyle w:val="Agreement"/>
        <w:tabs>
          <w:tab w:val="clear" w:pos="9990"/>
        </w:tabs>
        <w:rPr>
          <w:lang w:val="en-US"/>
        </w:rPr>
      </w:pPr>
      <w:r w:rsidRPr="001B0AC3">
        <w:rPr>
          <w:lang w:val="en-US"/>
        </w:rPr>
        <w:t>Multiple MBS QoS flows corresponding to the same MBS session can be mapped to one or more than one MBS radio bearers.</w:t>
      </w:r>
    </w:p>
    <w:p w14:paraId="51298E48" w14:textId="77777777" w:rsidR="00781D1C" w:rsidRPr="001B0AC3" w:rsidRDefault="00781D1C" w:rsidP="00781D1C">
      <w:pPr>
        <w:pStyle w:val="Agreement"/>
        <w:tabs>
          <w:tab w:val="clear" w:pos="9990"/>
        </w:tabs>
        <w:rPr>
          <w:lang w:val="en-US"/>
        </w:rPr>
      </w:pPr>
      <w:r w:rsidRPr="001B0AC3">
        <w:rPr>
          <w:lang w:val="en-US"/>
        </w:rPr>
        <w:t xml:space="preserve">MCCH is mapped to the DL-SCH for NR MBS delivery mode 2. </w:t>
      </w:r>
    </w:p>
    <w:p w14:paraId="424439EC" w14:textId="77777777" w:rsidR="00781D1C" w:rsidRPr="001B0AC3" w:rsidRDefault="00781D1C" w:rsidP="00781D1C">
      <w:pPr>
        <w:pStyle w:val="Agreement"/>
        <w:tabs>
          <w:tab w:val="clear" w:pos="9990"/>
        </w:tabs>
        <w:rPr>
          <w:lang w:val="en-US"/>
        </w:rPr>
      </w:pPr>
      <w:r w:rsidRPr="001B0AC3">
        <w:rPr>
          <w:lang w:val="en-US"/>
        </w:rPr>
        <w:t>MTCH is specified for PTM transmission of NR MBS.</w:t>
      </w:r>
    </w:p>
    <w:p w14:paraId="4E6EDD70" w14:textId="77777777" w:rsidR="00781D1C" w:rsidRPr="001B0AC3" w:rsidRDefault="00781D1C" w:rsidP="00781D1C">
      <w:pPr>
        <w:pStyle w:val="Agreement"/>
        <w:tabs>
          <w:tab w:val="clear" w:pos="9990"/>
        </w:tabs>
        <w:rPr>
          <w:lang w:val="en-US"/>
        </w:rPr>
      </w:pPr>
      <w:r w:rsidRPr="001B0AC3">
        <w:rPr>
          <w:lang w:val="en-US"/>
        </w:rPr>
        <w:t xml:space="preserve">MTCH is mapped to the DL-SCH. </w:t>
      </w:r>
    </w:p>
    <w:p w14:paraId="0E31EF34" w14:textId="77777777" w:rsidR="00781D1C" w:rsidRPr="001B0AC3" w:rsidRDefault="00781D1C" w:rsidP="00781D1C">
      <w:pPr>
        <w:pStyle w:val="Agreement"/>
        <w:tabs>
          <w:tab w:val="clear" w:pos="9990"/>
        </w:tabs>
        <w:rPr>
          <w:lang w:val="en-US"/>
        </w:rPr>
      </w:pPr>
      <w:r w:rsidRPr="001B0AC3">
        <w:rPr>
          <w:lang w:val="en-US"/>
        </w:rPr>
        <w:t>DTCH is reused for PTP transmission of NR MBS.</w:t>
      </w:r>
    </w:p>
    <w:p w14:paraId="2CB24561" w14:textId="77777777" w:rsidR="00781D1C" w:rsidRPr="001B0AC3" w:rsidRDefault="00781D1C" w:rsidP="00781D1C">
      <w:pPr>
        <w:pStyle w:val="Agreement"/>
        <w:tabs>
          <w:tab w:val="clear" w:pos="9990"/>
        </w:tabs>
        <w:rPr>
          <w:lang w:val="en-US"/>
        </w:rPr>
      </w:pPr>
      <w:r w:rsidRPr="001B0AC3">
        <w:rPr>
          <w:lang w:val="en-US"/>
        </w:rPr>
        <w:t xml:space="preserve">FFS if there is a need to have specific LCID spaces for the used channels. </w:t>
      </w:r>
    </w:p>
    <w:p w14:paraId="4E1C6983" w14:textId="77777777" w:rsidR="00781D1C" w:rsidRPr="001B0AC3" w:rsidRDefault="00781D1C" w:rsidP="00781D1C">
      <w:pPr>
        <w:pStyle w:val="Agreement"/>
        <w:tabs>
          <w:tab w:val="clear" w:pos="9990"/>
        </w:tabs>
      </w:pPr>
      <w:r w:rsidRPr="001B0AC3">
        <w:t xml:space="preserve">Multiplexing/de-multiplexing of different logical channels associated with the same G-RNTI is supported for NR MBS. </w:t>
      </w:r>
    </w:p>
    <w:p w14:paraId="3308A72C" w14:textId="77777777" w:rsidR="00781D1C" w:rsidRPr="001B0AC3" w:rsidRDefault="00781D1C" w:rsidP="00781D1C">
      <w:pPr>
        <w:pStyle w:val="Agreement"/>
        <w:tabs>
          <w:tab w:val="clear" w:pos="9990"/>
        </w:tabs>
      </w:pPr>
      <w:r w:rsidRPr="001B0AC3">
        <w:t>FFS if Multiplexing/de-multiplexing of different logical channels associated with the same G-</w:t>
      </w:r>
      <w:r w:rsidRPr="001B0AC3">
        <w:rPr>
          <w:rFonts w:eastAsia="SimSun"/>
          <w:lang w:eastAsia="zh-CN"/>
        </w:rPr>
        <w:t>CS-</w:t>
      </w:r>
      <w:r w:rsidRPr="001B0AC3">
        <w:t xml:space="preserve">RNTI is supported for NR MBS. </w:t>
      </w:r>
    </w:p>
    <w:p w14:paraId="6E0221FE" w14:textId="77777777" w:rsidR="00781D1C" w:rsidRPr="001B0AC3" w:rsidRDefault="00781D1C" w:rsidP="00781D1C">
      <w:pPr>
        <w:pStyle w:val="Agreement"/>
        <w:tabs>
          <w:tab w:val="clear" w:pos="9990"/>
        </w:tabs>
      </w:pPr>
      <w:r w:rsidRPr="001B0AC3">
        <w:t>Multiplexing/de-multiplexing of different logical channels associated with the C-RNTI is supported for NR MBS.</w:t>
      </w:r>
    </w:p>
    <w:p w14:paraId="62DEF366" w14:textId="77777777" w:rsidR="00781D1C" w:rsidRPr="001B0AC3" w:rsidRDefault="00781D1C" w:rsidP="00781D1C">
      <w:pPr>
        <w:pStyle w:val="Agreement"/>
        <w:tabs>
          <w:tab w:val="clear" w:pos="9990"/>
        </w:tabs>
      </w:pPr>
      <w:r w:rsidRPr="001B0AC3">
        <w:t>For NR MBS delivery mode 2, LTE SC-PTM DRX scheme is used as baseline.</w:t>
      </w:r>
    </w:p>
    <w:p w14:paraId="1E2C8013" w14:textId="77777777" w:rsidR="00781D1C" w:rsidRPr="001B0AC3" w:rsidRDefault="00781D1C" w:rsidP="00781D1C">
      <w:pPr>
        <w:pStyle w:val="Agreement"/>
        <w:tabs>
          <w:tab w:val="clear" w:pos="9990"/>
        </w:tabs>
      </w:pPr>
      <w:r w:rsidRPr="001B0AC3">
        <w:t>FFS whether For PTM transmission of NR MBS, DRX scheme is independent of DRX for unicast transmission, e.g. supported on a per G-RNTI basis</w:t>
      </w:r>
    </w:p>
    <w:p w14:paraId="2C3A2196" w14:textId="77777777" w:rsidR="00781D1C" w:rsidRPr="001B0AC3" w:rsidRDefault="00781D1C" w:rsidP="00781D1C">
      <w:pPr>
        <w:pStyle w:val="Agreement"/>
        <w:tabs>
          <w:tab w:val="clear" w:pos="9990"/>
        </w:tabs>
      </w:pPr>
      <w:r w:rsidRPr="001B0AC3">
        <w:t xml:space="preserve">FFS whether For PTP transmission, DRX operation for unicast transmission is reused.   </w:t>
      </w:r>
    </w:p>
    <w:p w14:paraId="53D3C962" w14:textId="4BA86733" w:rsidR="00781D1C" w:rsidRDefault="001B0AC3" w:rsidP="00D376A1">
      <w:pPr>
        <w:spacing w:before="240"/>
        <w:rPr>
          <w:sz w:val="22"/>
          <w:lang w:eastAsia="ko-KR"/>
        </w:rPr>
      </w:pPr>
      <w:r>
        <w:rPr>
          <w:sz w:val="22"/>
          <w:lang w:eastAsia="ko-KR"/>
        </w:rPr>
        <w:t>This document discusses remaining open issues including FFS points above.</w:t>
      </w:r>
    </w:p>
    <w:p w14:paraId="0BBDFC0A" w14:textId="53BFC4B5" w:rsidR="00CD4C7B" w:rsidRPr="00B43B65" w:rsidRDefault="00CD4C7B" w:rsidP="00793153">
      <w:pPr>
        <w:rPr>
          <w:sz w:val="22"/>
          <w:lang w:eastAsia="ko-KR"/>
        </w:rPr>
      </w:pPr>
    </w:p>
    <w:p w14:paraId="7B36477D" w14:textId="77777777" w:rsidR="00085E60" w:rsidRDefault="00085E60">
      <w:pPr>
        <w:overflowPunct/>
        <w:autoSpaceDE/>
        <w:autoSpaceDN/>
        <w:adjustRightInd/>
        <w:spacing w:after="0"/>
        <w:rPr>
          <w:rFonts w:ascii="Arial" w:hAnsi="Arial" w:cs="Arial"/>
          <w:sz w:val="36"/>
          <w:lang w:eastAsia="en-US"/>
        </w:rPr>
      </w:pPr>
      <w:r>
        <w:rPr>
          <w:rFonts w:cs="Arial"/>
        </w:rPr>
        <w:br w:type="page"/>
      </w:r>
    </w:p>
    <w:p w14:paraId="288E09DA" w14:textId="205BC236" w:rsidR="00327D0A" w:rsidRPr="00327D0A" w:rsidRDefault="00CD4C7B" w:rsidP="00327D0A">
      <w:pPr>
        <w:pStyle w:val="Heading1"/>
        <w:rPr>
          <w:rFonts w:cs="Arial"/>
        </w:rPr>
      </w:pPr>
      <w:r w:rsidRPr="00C639BE">
        <w:rPr>
          <w:rFonts w:cs="Arial"/>
        </w:rPr>
        <w:lastRenderedPageBreak/>
        <w:t>2</w:t>
      </w:r>
      <w:r w:rsidRPr="00C639BE">
        <w:rPr>
          <w:rFonts w:cs="Arial"/>
        </w:rPr>
        <w:tab/>
      </w:r>
      <w:r w:rsidR="00C639BE">
        <w:rPr>
          <w:rFonts w:cs="Arial"/>
        </w:rPr>
        <w:t>Discussion</w:t>
      </w:r>
    </w:p>
    <w:p w14:paraId="31B22386" w14:textId="7C0D6BF4" w:rsidR="00085E60" w:rsidRDefault="00085E60" w:rsidP="00D50857">
      <w:pPr>
        <w:pStyle w:val="Heading2"/>
        <w:jc w:val="both"/>
        <w:rPr>
          <w:rFonts w:eastAsia="맑은 고딕"/>
          <w:lang w:eastAsia="ko-KR"/>
        </w:rPr>
      </w:pPr>
      <w:r>
        <w:rPr>
          <w:rFonts w:eastAsia="맑은 고딕"/>
          <w:lang w:eastAsia="ko-KR"/>
        </w:rPr>
        <w:t>2.1 G-RNTI Allocation</w:t>
      </w:r>
    </w:p>
    <w:p w14:paraId="036EA1CC" w14:textId="6E9E0F97" w:rsidR="00085E60" w:rsidRPr="00FA06C6" w:rsidRDefault="00085E60" w:rsidP="00D50857">
      <w:pPr>
        <w:spacing w:before="240"/>
        <w:jc w:val="both"/>
      </w:pPr>
      <w:r w:rsidRPr="00FA06C6">
        <w:t>For PTM transmission of MBS services, G-RNTI based addressing is needed. There could be many options as to how G-RNTI configuration is applied for MBS services</w:t>
      </w:r>
    </w:p>
    <w:p w14:paraId="4641CDFA" w14:textId="77777777" w:rsidR="00085E60" w:rsidRPr="00FA06C6" w:rsidRDefault="00085E60" w:rsidP="00D50857">
      <w:pPr>
        <w:pStyle w:val="ListParagraph"/>
        <w:numPr>
          <w:ilvl w:val="0"/>
          <w:numId w:val="23"/>
        </w:numPr>
        <w:overflowPunct w:val="0"/>
        <w:autoSpaceDE w:val="0"/>
        <w:autoSpaceDN w:val="0"/>
        <w:adjustRightInd w:val="0"/>
        <w:spacing w:after="120"/>
        <w:jc w:val="both"/>
        <w:textAlignment w:val="baseline"/>
      </w:pPr>
      <w:r w:rsidRPr="00FA06C6">
        <w:t>Option 1: G-RNTI is per BWP</w:t>
      </w:r>
    </w:p>
    <w:p w14:paraId="6587C980" w14:textId="77777777" w:rsidR="00085E60" w:rsidRPr="00FA06C6" w:rsidRDefault="00085E60" w:rsidP="00D50857">
      <w:pPr>
        <w:pStyle w:val="ListParagraph"/>
        <w:numPr>
          <w:ilvl w:val="0"/>
          <w:numId w:val="23"/>
        </w:numPr>
        <w:overflowPunct w:val="0"/>
        <w:autoSpaceDE w:val="0"/>
        <w:autoSpaceDN w:val="0"/>
        <w:adjustRightInd w:val="0"/>
        <w:spacing w:after="120"/>
        <w:jc w:val="both"/>
        <w:textAlignment w:val="baseline"/>
      </w:pPr>
      <w:r w:rsidRPr="00FA06C6">
        <w:t>Option 2: G-RNTI is per Cell (all BWPs in a cell share G-RNTI)</w:t>
      </w:r>
    </w:p>
    <w:p w14:paraId="254A0E51" w14:textId="77777777" w:rsidR="00085E60" w:rsidRPr="00FA06C6" w:rsidRDefault="00085E60" w:rsidP="00D50857">
      <w:pPr>
        <w:pStyle w:val="ListParagraph"/>
        <w:numPr>
          <w:ilvl w:val="0"/>
          <w:numId w:val="23"/>
        </w:numPr>
        <w:overflowPunct w:val="0"/>
        <w:autoSpaceDE w:val="0"/>
        <w:autoSpaceDN w:val="0"/>
        <w:adjustRightInd w:val="0"/>
        <w:spacing w:after="120"/>
        <w:jc w:val="both"/>
        <w:textAlignment w:val="baseline"/>
      </w:pPr>
      <w:r w:rsidRPr="00FA06C6">
        <w:t>Option 3: G-RNTI is per UE (all serving cells for a UE share G-RNTI)</w:t>
      </w:r>
    </w:p>
    <w:p w14:paraId="2513F299" w14:textId="77777777" w:rsidR="00085E60" w:rsidRPr="00010B10" w:rsidRDefault="00085E60" w:rsidP="00D50857">
      <w:pPr>
        <w:jc w:val="both"/>
      </w:pPr>
      <w:r w:rsidRPr="00FA06C6">
        <w:t xml:space="preserve">G-RNTI per BWP </w:t>
      </w:r>
      <w:r w:rsidRPr="00010B10">
        <w:t>seems simplest as a specific MBS service would not be transmitted over entire frequency resources and its operation is likely associated with BWP. UE also avails specific MBS service over an active BWP at a time. With this it seems reasonable to define scope of G-RNTI to a BWP.</w:t>
      </w:r>
    </w:p>
    <w:p w14:paraId="094EA1C4" w14:textId="77777777" w:rsidR="00085E60" w:rsidRPr="00010B10" w:rsidRDefault="00085E60" w:rsidP="00D50857">
      <w:pPr>
        <w:jc w:val="both"/>
        <w:rPr>
          <w:b/>
        </w:rPr>
      </w:pPr>
      <w:r w:rsidRPr="00010B10">
        <w:rPr>
          <w:b/>
        </w:rPr>
        <w:t>Proposal 1: For NR MBS, G-RNTI allocation is per BWP.</w:t>
      </w:r>
    </w:p>
    <w:p w14:paraId="6426C7D0" w14:textId="79A3BCC4" w:rsidR="00C273B7" w:rsidRPr="00010B10" w:rsidRDefault="00C273B7" w:rsidP="00D50857">
      <w:pPr>
        <w:jc w:val="both"/>
      </w:pPr>
      <w:r w:rsidRPr="00010B10">
        <w:t xml:space="preserve">In RAN2#114-e, RAN2 agreed that </w:t>
      </w:r>
      <w:r w:rsidR="0052636B" w:rsidRPr="00010B10">
        <w:t>multiple G-RNTIs and G-CS-RNTIs</w:t>
      </w:r>
      <w:r w:rsidRPr="00010B10">
        <w:t xml:space="preserve"> can be supported at least by supporting multiple MBS session. It is important to allow multiple parallel services. It is also pert</w:t>
      </w:r>
      <w:r w:rsidR="00D74497">
        <w:t>inent for the case of priority/</w:t>
      </w:r>
      <w:r w:rsidRPr="00010B10">
        <w:t>emergency MBS service to be supported when already another MBS service is in progress for the UE. Otherwise, it may lead to abrupt termination of ongoing MBS service when priority/emergency service.</w:t>
      </w:r>
    </w:p>
    <w:p w14:paraId="6CA5243C" w14:textId="7D4D5408" w:rsidR="0052636B" w:rsidRPr="00010B10" w:rsidRDefault="00C273B7" w:rsidP="00D50857">
      <w:pPr>
        <w:jc w:val="both"/>
      </w:pPr>
      <w:r w:rsidRPr="00010B10">
        <w:t xml:space="preserve">A remaining issue is whether it depends on UE capability. In our view, different UEs may have different number of G-RNTIs and G-CS-RNTI. Since </w:t>
      </w:r>
      <w:r w:rsidR="00430691" w:rsidRPr="00010B10">
        <w:t>it is related to UE complexity, w</w:t>
      </w:r>
      <w:r w:rsidRPr="00010B10">
        <w:t>e should not mandate a certain number.</w:t>
      </w:r>
    </w:p>
    <w:p w14:paraId="166C0232" w14:textId="053D0B69" w:rsidR="0052636B" w:rsidRPr="00010B10" w:rsidRDefault="0052636B" w:rsidP="00D50857">
      <w:pPr>
        <w:jc w:val="both"/>
        <w:rPr>
          <w:b/>
        </w:rPr>
      </w:pPr>
      <w:r w:rsidRPr="00010B10">
        <w:rPr>
          <w:rFonts w:eastAsia="맑은 고딕"/>
          <w:b/>
          <w:lang w:val="en-US" w:eastAsia="ko-KR"/>
        </w:rPr>
        <w:t xml:space="preserve">Proposal </w:t>
      </w:r>
      <w:r w:rsidR="00396766" w:rsidRPr="00010B10">
        <w:rPr>
          <w:rFonts w:eastAsia="맑은 고딕"/>
          <w:b/>
          <w:lang w:val="en-US" w:eastAsia="ko-KR"/>
        </w:rPr>
        <w:t>2</w:t>
      </w:r>
      <w:r w:rsidRPr="00010B10">
        <w:rPr>
          <w:rFonts w:eastAsia="맑은 고딕"/>
          <w:b/>
          <w:lang w:val="en-US" w:eastAsia="ko-KR"/>
        </w:rPr>
        <w:t xml:space="preserve">: UE can support </w:t>
      </w:r>
      <w:r w:rsidR="00430691" w:rsidRPr="00010B10">
        <w:rPr>
          <w:rFonts w:eastAsia="맑은 고딕"/>
          <w:b/>
          <w:lang w:val="en-US" w:eastAsia="ko-KR"/>
        </w:rPr>
        <w:t>multiple G-RNTI/G-CS-RNTI</w:t>
      </w:r>
      <w:r w:rsidRPr="00010B10">
        <w:rPr>
          <w:rFonts w:eastAsia="맑은 고딕"/>
          <w:b/>
          <w:lang w:val="en-US" w:eastAsia="ko-KR"/>
        </w:rPr>
        <w:t xml:space="preserve"> based on its capability and network configuration. </w:t>
      </w:r>
    </w:p>
    <w:p w14:paraId="0268A42A" w14:textId="77777777" w:rsidR="00085E60" w:rsidRPr="00010B10" w:rsidRDefault="00085E60" w:rsidP="00D50857">
      <w:pPr>
        <w:spacing w:before="240"/>
        <w:jc w:val="both"/>
        <w:rPr>
          <w:sz w:val="22"/>
          <w:lang w:eastAsia="ko-KR"/>
        </w:rPr>
      </w:pPr>
    </w:p>
    <w:p w14:paraId="2D19FED4" w14:textId="0FD3D792" w:rsidR="00085E60" w:rsidRPr="00010B10" w:rsidRDefault="0052636B" w:rsidP="00D50857">
      <w:pPr>
        <w:pStyle w:val="Heading2"/>
        <w:jc w:val="both"/>
        <w:rPr>
          <w:rFonts w:eastAsia="맑은 고딕"/>
          <w:lang w:eastAsia="ko-KR"/>
        </w:rPr>
      </w:pPr>
      <w:r w:rsidRPr="00010B10">
        <w:rPr>
          <w:rFonts w:eastAsia="맑은 고딕"/>
          <w:lang w:eastAsia="ko-KR"/>
        </w:rPr>
        <w:t>2.2 G-RNTI Mapping and Multiplexing</w:t>
      </w:r>
    </w:p>
    <w:p w14:paraId="65B4EA2A" w14:textId="77777777" w:rsidR="0052636B" w:rsidRPr="00010B10" w:rsidRDefault="0052636B" w:rsidP="00D50857">
      <w:pPr>
        <w:jc w:val="both"/>
        <w:rPr>
          <w:rFonts w:eastAsia="맑은 고딕"/>
          <w:lang w:val="en-US" w:eastAsia="ko-KR"/>
        </w:rPr>
      </w:pPr>
      <w:r w:rsidRPr="00010B10">
        <w:rPr>
          <w:rFonts w:eastAsia="맑은 고딕"/>
          <w:lang w:val="en-US" w:eastAsia="ko-KR"/>
        </w:rPr>
        <w:t>Another important question concerns the mapping between G-RNTI and LCH, and multiplexing approach for a MAC PDU. There seem two alternatives possible as</w:t>
      </w:r>
    </w:p>
    <w:p w14:paraId="68883C00" w14:textId="77777777" w:rsidR="0052636B" w:rsidRPr="00010B10" w:rsidRDefault="0052636B" w:rsidP="00D50857">
      <w:pPr>
        <w:ind w:left="360"/>
        <w:jc w:val="both"/>
      </w:pPr>
      <w:r w:rsidRPr="00010B10">
        <w:t>Option 1: Mapping between G-RNTI and LCH is 1:1</w:t>
      </w:r>
    </w:p>
    <w:p w14:paraId="4D72B7AC" w14:textId="77777777" w:rsidR="0052636B" w:rsidRPr="00010B10" w:rsidRDefault="0052636B" w:rsidP="00D50857">
      <w:pPr>
        <w:pStyle w:val="ListParagraph"/>
        <w:numPr>
          <w:ilvl w:val="0"/>
          <w:numId w:val="24"/>
        </w:numPr>
        <w:overflowPunct w:val="0"/>
        <w:autoSpaceDE w:val="0"/>
        <w:autoSpaceDN w:val="0"/>
        <w:adjustRightInd w:val="0"/>
        <w:ind w:left="1080"/>
        <w:jc w:val="both"/>
        <w:textAlignment w:val="baseline"/>
      </w:pPr>
      <w:r w:rsidRPr="00010B10">
        <w:t>A UE may be configured with multiple G-RNTIs</w:t>
      </w:r>
    </w:p>
    <w:p w14:paraId="44FD1BFF" w14:textId="77777777" w:rsidR="0052636B" w:rsidRPr="00010B10" w:rsidRDefault="0052636B" w:rsidP="00D50857">
      <w:pPr>
        <w:pStyle w:val="ListParagraph"/>
        <w:numPr>
          <w:ilvl w:val="0"/>
          <w:numId w:val="24"/>
        </w:numPr>
        <w:overflowPunct w:val="0"/>
        <w:autoSpaceDE w:val="0"/>
        <w:autoSpaceDN w:val="0"/>
        <w:adjustRightInd w:val="0"/>
        <w:ind w:left="1080"/>
        <w:jc w:val="both"/>
        <w:textAlignment w:val="baseline"/>
      </w:pPr>
      <w:r w:rsidRPr="00010B10">
        <w:t>No multiplexing is applied for a MAC PDU i.e. each TB mapped to one PTM RB</w:t>
      </w:r>
    </w:p>
    <w:p w14:paraId="3D27EFA9" w14:textId="77777777" w:rsidR="0052636B" w:rsidRPr="00010B10" w:rsidRDefault="0052636B" w:rsidP="00D50857">
      <w:pPr>
        <w:pStyle w:val="ListParagraph"/>
        <w:numPr>
          <w:ilvl w:val="0"/>
          <w:numId w:val="24"/>
        </w:numPr>
        <w:overflowPunct w:val="0"/>
        <w:autoSpaceDE w:val="0"/>
        <w:autoSpaceDN w:val="0"/>
        <w:adjustRightInd w:val="0"/>
        <w:ind w:left="1080"/>
        <w:jc w:val="both"/>
        <w:textAlignment w:val="baseline"/>
      </w:pPr>
      <w:r w:rsidRPr="00010B10">
        <w:t>MAC sub-header may not be needed</w:t>
      </w:r>
    </w:p>
    <w:p w14:paraId="4022010F" w14:textId="77777777" w:rsidR="0052636B" w:rsidRPr="00010B10" w:rsidRDefault="0052636B" w:rsidP="00D50857">
      <w:pPr>
        <w:ind w:left="360" w:firstLineChars="50" w:firstLine="100"/>
        <w:jc w:val="both"/>
      </w:pPr>
      <w:r w:rsidRPr="00010B10">
        <w:t xml:space="preserve">Option 2: Mapping between G-RNTI and LCH is 1: n </w:t>
      </w:r>
    </w:p>
    <w:p w14:paraId="738F6E0B" w14:textId="77777777" w:rsidR="0052636B" w:rsidRPr="00010B10" w:rsidRDefault="0052636B" w:rsidP="00D50857">
      <w:pPr>
        <w:pStyle w:val="ListParagraph"/>
        <w:numPr>
          <w:ilvl w:val="0"/>
          <w:numId w:val="24"/>
        </w:numPr>
        <w:overflowPunct w:val="0"/>
        <w:autoSpaceDE w:val="0"/>
        <w:autoSpaceDN w:val="0"/>
        <w:adjustRightInd w:val="0"/>
        <w:ind w:left="1080"/>
        <w:jc w:val="both"/>
        <w:textAlignment w:val="baseline"/>
      </w:pPr>
      <w:r w:rsidRPr="00010B10">
        <w:t xml:space="preserve">In a MAC PDU, multiplexing of multiple LCHs mapped to PTM RLCs is supported </w:t>
      </w:r>
    </w:p>
    <w:p w14:paraId="607D94C7" w14:textId="77777777" w:rsidR="0052636B" w:rsidRPr="00010B10" w:rsidRDefault="0052636B" w:rsidP="00D50857">
      <w:pPr>
        <w:pStyle w:val="ListParagraph"/>
        <w:numPr>
          <w:ilvl w:val="0"/>
          <w:numId w:val="24"/>
        </w:numPr>
        <w:overflowPunct w:val="0"/>
        <w:autoSpaceDE w:val="0"/>
        <w:autoSpaceDN w:val="0"/>
        <w:adjustRightInd w:val="0"/>
        <w:ind w:left="1080"/>
        <w:jc w:val="both"/>
        <w:textAlignment w:val="baseline"/>
      </w:pPr>
      <w:r w:rsidRPr="00010B10">
        <w:t>MAC sub-header is needed</w:t>
      </w:r>
    </w:p>
    <w:p w14:paraId="4CC18F01" w14:textId="77777777" w:rsidR="0052636B" w:rsidRPr="00010B10" w:rsidRDefault="0052636B" w:rsidP="00D50857">
      <w:pPr>
        <w:jc w:val="both"/>
      </w:pPr>
      <w:r w:rsidRPr="00010B10">
        <w:t>It seems option 2 is more generic and allows handling many potential scenarios:</w:t>
      </w:r>
    </w:p>
    <w:p w14:paraId="3897E4BE" w14:textId="77777777" w:rsidR="0052636B" w:rsidRPr="00010B10" w:rsidRDefault="0052636B" w:rsidP="00D50857">
      <w:pPr>
        <w:pStyle w:val="ListParagraph"/>
        <w:numPr>
          <w:ilvl w:val="0"/>
          <w:numId w:val="25"/>
        </w:numPr>
        <w:overflowPunct w:val="0"/>
        <w:autoSpaceDE w:val="0"/>
        <w:autoSpaceDN w:val="0"/>
        <w:adjustRightInd w:val="0"/>
        <w:jc w:val="both"/>
        <w:textAlignment w:val="baseline"/>
        <w:rPr>
          <w:rFonts w:eastAsia="맑은 고딕"/>
          <w:lang w:val="en-US" w:eastAsia="ko-KR"/>
        </w:rPr>
      </w:pPr>
      <w:r w:rsidRPr="00010B10">
        <w:rPr>
          <w:rFonts w:eastAsia="맑은 고딕"/>
          <w:lang w:val="en-US" w:eastAsia="ko-KR"/>
        </w:rPr>
        <w:t>It would be feasible to multiplex multiple logical channels pertaining to different QoS flows for a MBS service together in same MAC PDU</w:t>
      </w:r>
    </w:p>
    <w:p w14:paraId="362F1C86" w14:textId="77777777" w:rsidR="0052636B" w:rsidRPr="00010B10" w:rsidRDefault="0052636B" w:rsidP="00D50857">
      <w:pPr>
        <w:pStyle w:val="ListParagraph"/>
        <w:numPr>
          <w:ilvl w:val="0"/>
          <w:numId w:val="25"/>
        </w:numPr>
        <w:overflowPunct w:val="0"/>
        <w:autoSpaceDE w:val="0"/>
        <w:autoSpaceDN w:val="0"/>
        <w:adjustRightInd w:val="0"/>
        <w:jc w:val="both"/>
        <w:textAlignment w:val="baseline"/>
      </w:pPr>
      <w:r w:rsidRPr="00010B10">
        <w:t>It would be possible to multiplex multiple MBS services over a single MAC PDU i.e. possibility to multiplex multiple MBS services addressed with a common G-RNTI</w:t>
      </w:r>
    </w:p>
    <w:p w14:paraId="48660FCE" w14:textId="77777777" w:rsidR="0052636B" w:rsidRPr="00010B10" w:rsidRDefault="0052636B" w:rsidP="00D50857">
      <w:pPr>
        <w:pStyle w:val="ListParagraph"/>
        <w:numPr>
          <w:ilvl w:val="0"/>
          <w:numId w:val="25"/>
        </w:numPr>
        <w:overflowPunct w:val="0"/>
        <w:autoSpaceDE w:val="0"/>
        <w:autoSpaceDN w:val="0"/>
        <w:adjustRightInd w:val="0"/>
        <w:jc w:val="both"/>
        <w:textAlignment w:val="baseline"/>
      </w:pPr>
      <w:r w:rsidRPr="00010B10">
        <w:t>UE may or may not be able to support more than one G-RNTI at a time due to its implementation capability limitation. Based on UE’s capability and consequently, by network configuration, actual number of G-RNTIs supported for UE is determined</w:t>
      </w:r>
    </w:p>
    <w:p w14:paraId="0E79247C" w14:textId="21BF7E48" w:rsidR="0052636B" w:rsidRPr="00010B10" w:rsidRDefault="0052636B" w:rsidP="00D50857">
      <w:pPr>
        <w:jc w:val="both"/>
        <w:rPr>
          <w:rFonts w:eastAsia="맑은 고딕"/>
          <w:b/>
          <w:lang w:val="en-US" w:eastAsia="ko-KR"/>
        </w:rPr>
      </w:pPr>
      <w:r w:rsidRPr="00010B10">
        <w:rPr>
          <w:rFonts w:eastAsia="맑은 고딕"/>
          <w:b/>
          <w:lang w:val="en-US" w:eastAsia="ko-KR"/>
        </w:rPr>
        <w:t xml:space="preserve">Proposal </w:t>
      </w:r>
      <w:r w:rsidR="001C58AA" w:rsidRPr="00010B10">
        <w:rPr>
          <w:rFonts w:eastAsia="맑은 고딕"/>
          <w:b/>
          <w:lang w:val="en-US" w:eastAsia="ko-KR"/>
        </w:rPr>
        <w:t>3</w:t>
      </w:r>
      <w:r w:rsidRPr="00010B10">
        <w:rPr>
          <w:rFonts w:eastAsia="맑은 고딕"/>
          <w:b/>
          <w:lang w:val="en-US" w:eastAsia="ko-KR"/>
        </w:rPr>
        <w:t>: For NR MBS, adopt 1: n mapping between G-RNTI and LCH.</w:t>
      </w:r>
    </w:p>
    <w:p w14:paraId="587969EF" w14:textId="52A977DB" w:rsidR="0052636B" w:rsidRPr="00010B10" w:rsidRDefault="0052636B" w:rsidP="00D50857">
      <w:pPr>
        <w:jc w:val="both"/>
        <w:rPr>
          <w:rFonts w:eastAsia="맑은 고딕"/>
          <w:b/>
          <w:lang w:val="en-US" w:eastAsia="ko-KR"/>
        </w:rPr>
      </w:pPr>
      <w:r w:rsidRPr="00010B10">
        <w:rPr>
          <w:rFonts w:eastAsia="맑은 고딕"/>
          <w:b/>
          <w:lang w:val="en-US" w:eastAsia="ko-KR"/>
        </w:rPr>
        <w:t xml:space="preserve">Proposal </w:t>
      </w:r>
      <w:r w:rsidR="001C58AA" w:rsidRPr="00010B10">
        <w:rPr>
          <w:rFonts w:eastAsia="맑은 고딕"/>
          <w:b/>
          <w:lang w:val="en-US" w:eastAsia="ko-KR"/>
        </w:rPr>
        <w:t>4</w:t>
      </w:r>
      <w:r w:rsidRPr="00010B10">
        <w:rPr>
          <w:rFonts w:eastAsia="맑은 고딕"/>
          <w:b/>
          <w:lang w:val="en-US" w:eastAsia="ko-KR"/>
        </w:rPr>
        <w:t xml:space="preserve">: </w:t>
      </w:r>
      <w:r w:rsidRPr="00010B10">
        <w:rPr>
          <w:b/>
        </w:rPr>
        <w:t>In a MAC PDU, multiplexing of multiple LCHs mapped to PTM RLCs is supported.</w:t>
      </w:r>
    </w:p>
    <w:p w14:paraId="3FB264F0" w14:textId="7738DE27" w:rsidR="00845C2F" w:rsidRPr="00010B10" w:rsidRDefault="00845C2F" w:rsidP="00845C2F">
      <w:pPr>
        <w:spacing w:before="240"/>
        <w:jc w:val="both"/>
        <w:rPr>
          <w:sz w:val="22"/>
          <w:lang w:eastAsia="ko-KR"/>
        </w:rPr>
      </w:pPr>
    </w:p>
    <w:p w14:paraId="7813E2DF" w14:textId="5157DB22" w:rsidR="0052636B" w:rsidRPr="00010B10" w:rsidRDefault="0052636B" w:rsidP="0052636B">
      <w:pPr>
        <w:pStyle w:val="Heading2"/>
        <w:rPr>
          <w:rFonts w:eastAsia="맑은 고딕"/>
          <w:lang w:eastAsia="ko-KR"/>
        </w:rPr>
      </w:pPr>
      <w:r w:rsidRPr="00010B10">
        <w:rPr>
          <w:rFonts w:eastAsia="맑은 고딕"/>
          <w:lang w:eastAsia="ko-KR"/>
        </w:rPr>
        <w:lastRenderedPageBreak/>
        <w:t>2.3 Separate LCID Space</w:t>
      </w:r>
    </w:p>
    <w:p w14:paraId="337CBB66" w14:textId="380FBBF4" w:rsidR="0052636B" w:rsidRPr="00010B10" w:rsidRDefault="0052636B" w:rsidP="00D50857">
      <w:pPr>
        <w:jc w:val="both"/>
        <w:rPr>
          <w:rFonts w:eastAsia="맑은 고딕"/>
          <w:lang w:val="en-US" w:eastAsia="ko-KR"/>
        </w:rPr>
      </w:pPr>
      <w:r w:rsidRPr="00010B10">
        <w:rPr>
          <w:rFonts w:eastAsia="맑은 고딕"/>
          <w:lang w:val="en-US" w:eastAsia="ko-KR"/>
        </w:rPr>
        <w:t>Next pertinent question relates to wh</w:t>
      </w:r>
      <w:r w:rsidR="00757EE7" w:rsidRPr="00010B10">
        <w:rPr>
          <w:rFonts w:eastAsia="맑은 고딕"/>
          <w:lang w:val="en-US" w:eastAsia="ko-KR"/>
        </w:rPr>
        <w:t>at logical channel identity (LC</w:t>
      </w:r>
      <w:r w:rsidRPr="00010B10">
        <w:rPr>
          <w:rFonts w:eastAsia="맑은 고딕"/>
          <w:lang w:val="en-US" w:eastAsia="ko-KR"/>
        </w:rPr>
        <w:t>ID) space is used for these newly defined PTM logical channels as well as PTP logical channels (DTCH).</w:t>
      </w:r>
    </w:p>
    <w:p w14:paraId="532E1018" w14:textId="4EAA54C2" w:rsidR="0052636B" w:rsidRPr="00010B10" w:rsidRDefault="0052636B" w:rsidP="00D50857">
      <w:pPr>
        <w:jc w:val="both"/>
        <w:rPr>
          <w:rFonts w:eastAsia="맑은 고딕"/>
          <w:lang w:val="en-US" w:eastAsia="ko-KR"/>
        </w:rPr>
      </w:pPr>
      <w:r w:rsidRPr="00010B10">
        <w:rPr>
          <w:rFonts w:eastAsia="맑은 고딕"/>
          <w:lang w:val="en-US" w:eastAsia="ko-KR"/>
        </w:rPr>
        <w:t>As PTP and unicast are both DRBs and these logical channels can be multiplexed in same MAC PDU (when they are both addressed by C-RNTI), they can share same LCID space.</w:t>
      </w:r>
    </w:p>
    <w:p w14:paraId="292C52F8" w14:textId="77827D80" w:rsidR="0052636B" w:rsidRPr="00010B10" w:rsidRDefault="0052636B" w:rsidP="00D50857">
      <w:pPr>
        <w:jc w:val="both"/>
        <w:rPr>
          <w:rFonts w:eastAsia="맑은 고딕"/>
          <w:lang w:val="en-US" w:eastAsia="ko-KR"/>
        </w:rPr>
      </w:pPr>
      <w:r w:rsidRPr="00010B10">
        <w:rPr>
          <w:rFonts w:eastAsia="맑은 고딕"/>
          <w:lang w:val="en-US" w:eastAsia="ko-KR"/>
        </w:rPr>
        <w:t>Further delivery mode 1 (primarily multicast) and delivery mode 2 (primarily broadcast) logical channels are configured with different signaling mechanism i.e. Dedicated signaling and MCCH respectively. Further, they both may be received together in Connected mode, however, they relate to different MBS BWPs (broadcast on configured MBS BWP/CFR and multicast on MBS BWP associated with dedicated BWP), they would be received differently and have different G-RNTIs. Therefore, they can have separate and independent LCID space, also supporting different number of services.</w:t>
      </w:r>
    </w:p>
    <w:p w14:paraId="2477BD4D" w14:textId="2A025661" w:rsidR="0052636B" w:rsidRPr="00010B10" w:rsidRDefault="0052636B" w:rsidP="00D50857">
      <w:pPr>
        <w:jc w:val="both"/>
        <w:rPr>
          <w:rFonts w:eastAsia="맑은 고딕"/>
          <w:lang w:val="en-US" w:eastAsia="ko-KR"/>
        </w:rPr>
      </w:pPr>
      <w:r w:rsidRPr="00010B10">
        <w:rPr>
          <w:rFonts w:eastAsia="맑은 고딕"/>
          <w:lang w:val="en-US" w:eastAsia="ko-KR"/>
        </w:rPr>
        <w:t>For Connected mode, from RAN1 perspective, PTM and PTP will be addressed by G-RNTI and C-RNTI/UE specific RNTI respectively, and they are not multiplexed together in same MAC PDU. Notably, PTM initial transmission may have HARQ retransmission through PTP, however, even when HARQ Process is shared between PTM and PTP, retransmission can be mapped to pertinent initial transmission (e.g. with relevant RNTI, NDI, HPI) and related LCID. Therefore, PTM and PTP can have separate LCID space without any ambiguity.</w:t>
      </w:r>
    </w:p>
    <w:p w14:paraId="20A5F835" w14:textId="08FD4C6B" w:rsidR="0052636B" w:rsidRPr="00010B10" w:rsidRDefault="0052636B" w:rsidP="00D50857">
      <w:pPr>
        <w:jc w:val="both"/>
        <w:rPr>
          <w:rFonts w:eastAsia="맑은 고딕"/>
          <w:b/>
          <w:lang w:val="en-US" w:eastAsia="ko-KR"/>
        </w:rPr>
      </w:pPr>
      <w:r w:rsidRPr="00010B10">
        <w:rPr>
          <w:rFonts w:eastAsia="맑은 고딕"/>
          <w:b/>
          <w:lang w:val="en-US" w:eastAsia="ko-KR"/>
        </w:rPr>
        <w:t xml:space="preserve">Proposal </w:t>
      </w:r>
      <w:r w:rsidR="00010B10">
        <w:rPr>
          <w:rFonts w:eastAsia="맑은 고딕"/>
          <w:b/>
          <w:lang w:val="en-US" w:eastAsia="ko-KR"/>
        </w:rPr>
        <w:t>5</w:t>
      </w:r>
      <w:r w:rsidRPr="00010B10">
        <w:rPr>
          <w:rFonts w:eastAsia="맑은 고딕"/>
          <w:b/>
          <w:lang w:val="en-US" w:eastAsia="ko-KR"/>
        </w:rPr>
        <w:t xml:space="preserve">: PTP and unicast logical channels can </w:t>
      </w:r>
      <w:r w:rsidR="00757EE7" w:rsidRPr="00010B10">
        <w:rPr>
          <w:rFonts w:eastAsia="맑은 고딕"/>
          <w:b/>
          <w:lang w:val="en-US" w:eastAsia="ko-KR"/>
        </w:rPr>
        <w:t>share same LC</w:t>
      </w:r>
      <w:r w:rsidRPr="00010B10">
        <w:rPr>
          <w:rFonts w:eastAsia="맑은 고딕"/>
          <w:b/>
          <w:lang w:val="en-US" w:eastAsia="ko-KR"/>
        </w:rPr>
        <w:t xml:space="preserve">ID space. </w:t>
      </w:r>
    </w:p>
    <w:p w14:paraId="1A2FDCCD" w14:textId="7AD6F25D" w:rsidR="0052636B" w:rsidRPr="00010B10" w:rsidRDefault="0052636B" w:rsidP="00D50857">
      <w:pPr>
        <w:jc w:val="both"/>
        <w:rPr>
          <w:rFonts w:eastAsia="맑은 고딕"/>
          <w:b/>
          <w:lang w:val="en-US" w:eastAsia="ko-KR"/>
        </w:rPr>
      </w:pPr>
      <w:r w:rsidRPr="00010B10">
        <w:rPr>
          <w:rFonts w:eastAsia="맑은 고딕"/>
          <w:b/>
          <w:lang w:val="en-US" w:eastAsia="ko-KR"/>
        </w:rPr>
        <w:t xml:space="preserve">Proposal </w:t>
      </w:r>
      <w:r w:rsidR="00010B10">
        <w:rPr>
          <w:rFonts w:eastAsia="맑은 고딕"/>
          <w:b/>
          <w:lang w:val="en-US" w:eastAsia="ko-KR"/>
        </w:rPr>
        <w:t>6</w:t>
      </w:r>
      <w:r w:rsidRPr="00010B10">
        <w:rPr>
          <w:rFonts w:eastAsia="맑은 고딕"/>
          <w:b/>
          <w:lang w:val="en-US" w:eastAsia="ko-KR"/>
        </w:rPr>
        <w:t xml:space="preserve">: Delivery mode 1 PTM and delivery mode 2 PTM logical channels use </w:t>
      </w:r>
      <w:r w:rsidR="00757EE7" w:rsidRPr="00010B10">
        <w:rPr>
          <w:rFonts w:eastAsia="맑은 고딕"/>
          <w:b/>
          <w:lang w:val="en-US" w:eastAsia="ko-KR"/>
        </w:rPr>
        <w:t>separate and independent LC</w:t>
      </w:r>
      <w:r w:rsidRPr="00010B10">
        <w:rPr>
          <w:rFonts w:eastAsia="맑은 고딕"/>
          <w:b/>
          <w:lang w:val="en-US" w:eastAsia="ko-KR"/>
        </w:rPr>
        <w:t xml:space="preserve">ID space. </w:t>
      </w:r>
    </w:p>
    <w:p w14:paraId="39366C41" w14:textId="2648009F" w:rsidR="0052636B" w:rsidRPr="00010B10" w:rsidRDefault="0052636B" w:rsidP="00D50857">
      <w:pPr>
        <w:jc w:val="both"/>
        <w:rPr>
          <w:rFonts w:eastAsia="맑은 고딕"/>
          <w:b/>
          <w:lang w:val="en-US" w:eastAsia="ko-KR"/>
        </w:rPr>
      </w:pPr>
      <w:r w:rsidRPr="00010B10">
        <w:rPr>
          <w:rFonts w:eastAsia="맑은 고딕"/>
          <w:b/>
          <w:lang w:val="en-US" w:eastAsia="ko-KR"/>
        </w:rPr>
        <w:t xml:space="preserve">Proposal </w:t>
      </w:r>
      <w:r w:rsidR="00010B10">
        <w:rPr>
          <w:rFonts w:eastAsia="맑은 고딕"/>
          <w:b/>
          <w:lang w:val="en-US" w:eastAsia="ko-KR"/>
        </w:rPr>
        <w:t>7</w:t>
      </w:r>
      <w:r w:rsidRPr="00010B10">
        <w:rPr>
          <w:rFonts w:eastAsia="맑은 고딕"/>
          <w:b/>
          <w:lang w:val="en-US" w:eastAsia="ko-KR"/>
        </w:rPr>
        <w:t>: Delivery mode 1 PTM and PTP logical channels use separate and i</w:t>
      </w:r>
      <w:r w:rsidR="00757EE7" w:rsidRPr="00010B10">
        <w:rPr>
          <w:rFonts w:eastAsia="맑은 고딕"/>
          <w:b/>
          <w:lang w:val="en-US" w:eastAsia="ko-KR"/>
        </w:rPr>
        <w:t>ndependent LC</w:t>
      </w:r>
      <w:r w:rsidRPr="00010B10">
        <w:rPr>
          <w:rFonts w:eastAsia="맑은 고딕"/>
          <w:b/>
          <w:lang w:val="en-US" w:eastAsia="ko-KR"/>
        </w:rPr>
        <w:t xml:space="preserve">ID space. </w:t>
      </w:r>
    </w:p>
    <w:p w14:paraId="53827EE5" w14:textId="77777777" w:rsidR="006C453C" w:rsidRPr="00010B10" w:rsidRDefault="006C453C" w:rsidP="0052636B">
      <w:pPr>
        <w:rPr>
          <w:rFonts w:eastAsia="맑은 고딕"/>
          <w:b/>
          <w:lang w:val="en-US" w:eastAsia="ko-KR"/>
        </w:rPr>
      </w:pPr>
    </w:p>
    <w:p w14:paraId="06FF2988" w14:textId="746CE0C5" w:rsidR="006C453C" w:rsidRPr="00010B10" w:rsidRDefault="006C453C" w:rsidP="006C453C">
      <w:pPr>
        <w:pStyle w:val="Heading2"/>
        <w:rPr>
          <w:rFonts w:eastAsia="맑은 고딕"/>
          <w:lang w:eastAsia="ko-KR"/>
        </w:rPr>
      </w:pPr>
      <w:r w:rsidRPr="00010B10">
        <w:rPr>
          <w:rFonts w:eastAsia="맑은 고딕"/>
          <w:lang w:eastAsia="ko-KR"/>
        </w:rPr>
        <w:t>2.</w:t>
      </w:r>
      <w:r w:rsidR="00D93010" w:rsidRPr="00010B10">
        <w:rPr>
          <w:rFonts w:eastAsia="맑은 고딕"/>
          <w:lang w:eastAsia="ko-KR"/>
        </w:rPr>
        <w:t>4</w:t>
      </w:r>
      <w:r w:rsidRPr="00010B10">
        <w:rPr>
          <w:rFonts w:eastAsia="맑은 고딕"/>
          <w:lang w:eastAsia="ko-KR"/>
        </w:rPr>
        <w:t xml:space="preserve"> HARQ Process</w:t>
      </w:r>
      <w:r w:rsidR="00EB1AA5" w:rsidRPr="00010B10">
        <w:rPr>
          <w:rFonts w:eastAsia="맑은 고딕"/>
          <w:lang w:eastAsia="ko-KR"/>
        </w:rPr>
        <w:t xml:space="preserve"> Handling</w:t>
      </w:r>
    </w:p>
    <w:p w14:paraId="683A568F" w14:textId="38DCE592" w:rsidR="00D50857" w:rsidRPr="00917632" w:rsidRDefault="00E75671" w:rsidP="00845C2F">
      <w:pPr>
        <w:spacing w:before="240"/>
        <w:jc w:val="both"/>
        <w:rPr>
          <w:lang w:val="en-US" w:eastAsia="ko-KR"/>
        </w:rPr>
      </w:pPr>
      <w:r w:rsidRPr="00917632">
        <w:rPr>
          <w:lang w:val="en-US" w:eastAsia="ko-KR"/>
        </w:rPr>
        <w:t xml:space="preserve">RAN1 agreed </w:t>
      </w:r>
      <w:r w:rsidR="008A0D0A" w:rsidRPr="00917632">
        <w:rPr>
          <w:lang w:val="en-US" w:eastAsia="ko-KR"/>
        </w:rPr>
        <w:t>UE’s HARQ process</w:t>
      </w:r>
      <w:r w:rsidRPr="00917632">
        <w:rPr>
          <w:lang w:val="en-US" w:eastAsia="ko-KR"/>
        </w:rPr>
        <w:t xml:space="preserve"> is shared between unicast and multicast. It means that </w:t>
      </w:r>
      <w:r w:rsidR="008A0D0A" w:rsidRPr="00917632">
        <w:rPr>
          <w:lang w:val="en-US" w:eastAsia="ko-KR"/>
        </w:rPr>
        <w:t>a</w:t>
      </w:r>
      <w:r w:rsidR="00C1601E" w:rsidRPr="00917632">
        <w:rPr>
          <w:lang w:val="en-US" w:eastAsia="ko-KR"/>
        </w:rPr>
        <w:t xml:space="preserve"> HARQ process can be </w:t>
      </w:r>
      <w:r w:rsidRPr="00917632">
        <w:rPr>
          <w:lang w:val="en-US" w:eastAsia="ko-KR"/>
        </w:rPr>
        <w:t xml:space="preserve">used dynamically by unicast and multicast. </w:t>
      </w:r>
      <w:r w:rsidR="00FA5D9F" w:rsidRPr="00917632">
        <w:rPr>
          <w:lang w:val="en-US" w:eastAsia="ko-KR"/>
        </w:rPr>
        <w:t xml:space="preserve">This dynamic HARQ process usage may have NDI management issue as shown in Table 1 [R2-2104969]. </w:t>
      </w:r>
    </w:p>
    <w:tbl>
      <w:tblPr>
        <w:tblStyle w:val="TableGrid"/>
        <w:tblW w:w="0" w:type="auto"/>
        <w:jc w:val="center"/>
        <w:tblLook w:val="04A0" w:firstRow="1" w:lastRow="0" w:firstColumn="1" w:lastColumn="0" w:noHBand="0" w:noVBand="1"/>
      </w:tblPr>
      <w:tblGrid>
        <w:gridCol w:w="1870"/>
        <w:gridCol w:w="2236"/>
        <w:gridCol w:w="1276"/>
        <w:gridCol w:w="1276"/>
      </w:tblGrid>
      <w:tr w:rsidR="00E75671" w:rsidRPr="00010B10" w14:paraId="241684ED" w14:textId="77777777" w:rsidTr="00A41173">
        <w:trPr>
          <w:jc w:val="center"/>
        </w:trPr>
        <w:tc>
          <w:tcPr>
            <w:tcW w:w="4106" w:type="dxa"/>
            <w:gridSpan w:val="2"/>
          </w:tcPr>
          <w:p w14:paraId="3F979E40" w14:textId="77777777" w:rsidR="00E75671" w:rsidRPr="00010B10" w:rsidRDefault="00E75671" w:rsidP="00A41173">
            <w:pPr>
              <w:spacing w:after="0"/>
              <w:rPr>
                <w:color w:val="000000" w:themeColor="text1"/>
                <w:lang w:val="en-US" w:eastAsia="zh-TW"/>
              </w:rPr>
            </w:pPr>
          </w:p>
        </w:tc>
        <w:tc>
          <w:tcPr>
            <w:tcW w:w="1276" w:type="dxa"/>
          </w:tcPr>
          <w:p w14:paraId="369EC3E9" w14:textId="77777777" w:rsidR="00E75671" w:rsidRPr="00010B10" w:rsidRDefault="00E75671" w:rsidP="00A41173">
            <w:pPr>
              <w:spacing w:after="0"/>
              <w:jc w:val="center"/>
              <w:rPr>
                <w:b/>
                <w:bCs/>
                <w:color w:val="000000" w:themeColor="text1"/>
                <w:lang w:eastAsia="zh-TW"/>
              </w:rPr>
            </w:pPr>
            <w:r w:rsidRPr="00010B10">
              <w:rPr>
                <w:rFonts w:hint="eastAsia"/>
                <w:b/>
                <w:bCs/>
                <w:color w:val="000000" w:themeColor="text1"/>
                <w:lang w:eastAsia="zh-TW"/>
              </w:rPr>
              <w:t>U</w:t>
            </w:r>
            <w:r w:rsidRPr="00010B10">
              <w:rPr>
                <w:b/>
                <w:bCs/>
                <w:color w:val="000000" w:themeColor="text1"/>
                <w:lang w:eastAsia="zh-TW"/>
              </w:rPr>
              <w:t>E A</w:t>
            </w:r>
          </w:p>
        </w:tc>
        <w:tc>
          <w:tcPr>
            <w:tcW w:w="1276" w:type="dxa"/>
          </w:tcPr>
          <w:p w14:paraId="03CE8024" w14:textId="77777777" w:rsidR="00E75671" w:rsidRPr="00010B10" w:rsidRDefault="00E75671" w:rsidP="00A41173">
            <w:pPr>
              <w:spacing w:after="0"/>
              <w:jc w:val="center"/>
              <w:rPr>
                <w:b/>
                <w:bCs/>
                <w:color w:val="000000" w:themeColor="text1"/>
                <w:lang w:eastAsia="zh-TW"/>
              </w:rPr>
            </w:pPr>
            <w:r w:rsidRPr="00010B10">
              <w:rPr>
                <w:rFonts w:hint="eastAsia"/>
                <w:b/>
                <w:bCs/>
                <w:color w:val="000000" w:themeColor="text1"/>
                <w:lang w:eastAsia="zh-TW"/>
              </w:rPr>
              <w:t>U</w:t>
            </w:r>
            <w:r w:rsidRPr="00010B10">
              <w:rPr>
                <w:b/>
                <w:bCs/>
                <w:color w:val="000000" w:themeColor="text1"/>
                <w:lang w:eastAsia="zh-TW"/>
              </w:rPr>
              <w:t>E B</w:t>
            </w:r>
          </w:p>
        </w:tc>
      </w:tr>
      <w:tr w:rsidR="00E75671" w:rsidRPr="00010B10" w14:paraId="042AFEFB" w14:textId="77777777" w:rsidTr="00A41173">
        <w:trPr>
          <w:jc w:val="center"/>
        </w:trPr>
        <w:tc>
          <w:tcPr>
            <w:tcW w:w="1870" w:type="dxa"/>
            <w:vMerge w:val="restart"/>
            <w:vAlign w:val="center"/>
          </w:tcPr>
          <w:p w14:paraId="0EF63325" w14:textId="77777777" w:rsidR="00E75671" w:rsidRPr="00010B10" w:rsidRDefault="00E75671" w:rsidP="00A41173">
            <w:pPr>
              <w:spacing w:after="0"/>
              <w:jc w:val="center"/>
              <w:rPr>
                <w:b/>
                <w:bCs/>
                <w:color w:val="000000" w:themeColor="text1"/>
                <w:lang w:eastAsia="zh-TW"/>
              </w:rPr>
            </w:pPr>
            <w:r w:rsidRPr="00010B10">
              <w:rPr>
                <w:rFonts w:hint="eastAsia"/>
                <w:b/>
                <w:bCs/>
                <w:color w:val="000000" w:themeColor="text1"/>
                <w:lang w:eastAsia="zh-TW"/>
              </w:rPr>
              <w:t>1</w:t>
            </w:r>
            <w:r w:rsidRPr="00010B10">
              <w:rPr>
                <w:b/>
                <w:bCs/>
                <w:color w:val="000000" w:themeColor="text1"/>
                <w:vertAlign w:val="superscript"/>
                <w:lang w:eastAsia="zh-TW"/>
              </w:rPr>
              <w:t>st</w:t>
            </w:r>
            <w:r w:rsidRPr="00010B10">
              <w:rPr>
                <w:b/>
                <w:bCs/>
                <w:color w:val="000000" w:themeColor="text1"/>
                <w:lang w:eastAsia="zh-TW"/>
              </w:rPr>
              <w:t xml:space="preserve"> DL assignment</w:t>
            </w:r>
          </w:p>
        </w:tc>
        <w:tc>
          <w:tcPr>
            <w:tcW w:w="2236" w:type="dxa"/>
          </w:tcPr>
          <w:p w14:paraId="1614CB04" w14:textId="77777777" w:rsidR="00E75671" w:rsidRPr="00010B10" w:rsidRDefault="00E75671" w:rsidP="00A41173">
            <w:pPr>
              <w:spacing w:after="0"/>
              <w:rPr>
                <w:b/>
                <w:bCs/>
                <w:iCs/>
                <w:color w:val="000000" w:themeColor="text1"/>
                <w:lang w:eastAsia="zh-TW"/>
              </w:rPr>
            </w:pPr>
            <w:r w:rsidRPr="00010B10">
              <w:rPr>
                <w:rFonts w:hint="eastAsia"/>
                <w:b/>
                <w:bCs/>
                <w:iCs/>
                <w:color w:val="000000" w:themeColor="text1"/>
                <w:lang w:eastAsia="zh-TW"/>
              </w:rPr>
              <w:t>H</w:t>
            </w:r>
            <w:r w:rsidRPr="00010B10">
              <w:rPr>
                <w:b/>
                <w:bCs/>
                <w:iCs/>
                <w:color w:val="000000" w:themeColor="text1"/>
                <w:lang w:eastAsia="zh-TW"/>
              </w:rPr>
              <w:t>ARQ process</w:t>
            </w:r>
          </w:p>
        </w:tc>
        <w:tc>
          <w:tcPr>
            <w:tcW w:w="1276" w:type="dxa"/>
          </w:tcPr>
          <w:p w14:paraId="36BD1140" w14:textId="77777777" w:rsidR="00E75671" w:rsidRPr="00010B10" w:rsidRDefault="00E75671" w:rsidP="00A41173">
            <w:pPr>
              <w:spacing w:after="0"/>
              <w:jc w:val="center"/>
              <w:rPr>
                <w:color w:val="000000" w:themeColor="text1"/>
                <w:sz w:val="24"/>
                <w:lang w:eastAsia="zh-TW"/>
              </w:rPr>
            </w:pPr>
            <w:r w:rsidRPr="00010B10">
              <w:rPr>
                <w:rFonts w:hint="eastAsia"/>
                <w:color w:val="000000" w:themeColor="text1"/>
                <w:sz w:val="24"/>
                <w:lang w:eastAsia="zh-TW"/>
              </w:rPr>
              <w:t>X</w:t>
            </w:r>
          </w:p>
        </w:tc>
        <w:tc>
          <w:tcPr>
            <w:tcW w:w="1276" w:type="dxa"/>
          </w:tcPr>
          <w:p w14:paraId="0E4B91F4" w14:textId="77777777" w:rsidR="00E75671" w:rsidRPr="00010B10" w:rsidRDefault="00E75671" w:rsidP="00A41173">
            <w:pPr>
              <w:spacing w:after="0"/>
              <w:jc w:val="center"/>
              <w:rPr>
                <w:color w:val="000000" w:themeColor="text1"/>
                <w:sz w:val="24"/>
                <w:lang w:eastAsia="zh-TW"/>
              </w:rPr>
            </w:pPr>
            <w:r w:rsidRPr="00010B10">
              <w:rPr>
                <w:rFonts w:hint="eastAsia"/>
                <w:color w:val="000000" w:themeColor="text1"/>
                <w:sz w:val="24"/>
                <w:lang w:eastAsia="zh-TW"/>
              </w:rPr>
              <w:t>X</w:t>
            </w:r>
          </w:p>
        </w:tc>
      </w:tr>
      <w:tr w:rsidR="00E75671" w:rsidRPr="00010B10" w14:paraId="16371B80" w14:textId="77777777" w:rsidTr="00A41173">
        <w:trPr>
          <w:jc w:val="center"/>
        </w:trPr>
        <w:tc>
          <w:tcPr>
            <w:tcW w:w="1870" w:type="dxa"/>
            <w:vMerge/>
          </w:tcPr>
          <w:p w14:paraId="0084A5A6" w14:textId="77777777" w:rsidR="00E75671" w:rsidRPr="00010B10" w:rsidRDefault="00E75671" w:rsidP="00A41173">
            <w:pPr>
              <w:spacing w:after="0"/>
              <w:rPr>
                <w:b/>
                <w:bCs/>
                <w:color w:val="000000" w:themeColor="text1"/>
                <w:lang w:eastAsia="zh-TW"/>
              </w:rPr>
            </w:pPr>
          </w:p>
        </w:tc>
        <w:tc>
          <w:tcPr>
            <w:tcW w:w="2236" w:type="dxa"/>
          </w:tcPr>
          <w:p w14:paraId="7BD38933" w14:textId="77777777" w:rsidR="00E75671" w:rsidRPr="00010B10" w:rsidRDefault="00E75671" w:rsidP="00A41173">
            <w:pPr>
              <w:spacing w:after="0"/>
              <w:rPr>
                <w:b/>
                <w:bCs/>
                <w:iCs/>
                <w:color w:val="000000" w:themeColor="text1"/>
                <w:lang w:eastAsia="zh-TW"/>
              </w:rPr>
            </w:pPr>
            <w:r w:rsidRPr="00010B10">
              <w:rPr>
                <w:rFonts w:hint="eastAsia"/>
                <w:b/>
                <w:bCs/>
                <w:iCs/>
                <w:color w:val="000000" w:themeColor="text1"/>
                <w:lang w:eastAsia="zh-TW"/>
              </w:rPr>
              <w:t>N</w:t>
            </w:r>
            <w:r w:rsidRPr="00010B10">
              <w:rPr>
                <w:b/>
                <w:bCs/>
                <w:iCs/>
                <w:color w:val="000000" w:themeColor="text1"/>
                <w:lang w:eastAsia="zh-TW"/>
              </w:rPr>
              <w:t>DI</w:t>
            </w:r>
          </w:p>
        </w:tc>
        <w:tc>
          <w:tcPr>
            <w:tcW w:w="1276" w:type="dxa"/>
          </w:tcPr>
          <w:p w14:paraId="7D4356B2" w14:textId="77777777" w:rsidR="00E75671" w:rsidRPr="00010B10" w:rsidRDefault="00E75671" w:rsidP="00A41173">
            <w:pPr>
              <w:spacing w:after="0"/>
              <w:jc w:val="center"/>
              <w:rPr>
                <w:color w:val="000000" w:themeColor="text1"/>
                <w:sz w:val="24"/>
                <w:lang w:eastAsia="zh-TW"/>
              </w:rPr>
            </w:pPr>
            <w:r w:rsidRPr="00010B10">
              <w:rPr>
                <w:rFonts w:hint="eastAsia"/>
                <w:color w:val="FF0000"/>
                <w:sz w:val="24"/>
                <w:lang w:eastAsia="zh-TW"/>
              </w:rPr>
              <w:t>1</w:t>
            </w:r>
          </w:p>
        </w:tc>
        <w:tc>
          <w:tcPr>
            <w:tcW w:w="1276" w:type="dxa"/>
          </w:tcPr>
          <w:p w14:paraId="1B61E912" w14:textId="77777777" w:rsidR="00E75671" w:rsidRPr="00010B10" w:rsidRDefault="00E75671" w:rsidP="00A41173">
            <w:pPr>
              <w:spacing w:after="0"/>
              <w:jc w:val="center"/>
              <w:rPr>
                <w:color w:val="000000" w:themeColor="text1"/>
                <w:sz w:val="24"/>
                <w:lang w:eastAsia="zh-TW"/>
              </w:rPr>
            </w:pPr>
            <w:r w:rsidRPr="00010B10">
              <w:rPr>
                <w:rFonts w:hint="eastAsia"/>
                <w:color w:val="0070C0"/>
                <w:sz w:val="24"/>
                <w:lang w:eastAsia="zh-TW"/>
              </w:rPr>
              <w:t>0</w:t>
            </w:r>
          </w:p>
        </w:tc>
      </w:tr>
      <w:tr w:rsidR="00E75671" w:rsidRPr="00010B10" w14:paraId="182D8D77" w14:textId="77777777" w:rsidTr="00A41173">
        <w:trPr>
          <w:jc w:val="center"/>
        </w:trPr>
        <w:tc>
          <w:tcPr>
            <w:tcW w:w="1870" w:type="dxa"/>
            <w:vMerge/>
          </w:tcPr>
          <w:p w14:paraId="5B26CDAC" w14:textId="77777777" w:rsidR="00E75671" w:rsidRPr="00010B10" w:rsidRDefault="00E75671" w:rsidP="00A41173">
            <w:pPr>
              <w:spacing w:after="0"/>
              <w:rPr>
                <w:rFonts w:eastAsia="DengXian"/>
                <w:b/>
                <w:bCs/>
                <w:color w:val="000000" w:themeColor="text1"/>
              </w:rPr>
            </w:pPr>
          </w:p>
        </w:tc>
        <w:tc>
          <w:tcPr>
            <w:tcW w:w="2236" w:type="dxa"/>
          </w:tcPr>
          <w:p w14:paraId="7AAD26F5" w14:textId="77777777" w:rsidR="00E75671" w:rsidRPr="00010B10" w:rsidRDefault="00E75671" w:rsidP="00A41173">
            <w:pPr>
              <w:spacing w:after="0"/>
              <w:rPr>
                <w:b/>
                <w:bCs/>
                <w:iCs/>
                <w:color w:val="000000" w:themeColor="text1"/>
                <w:lang w:eastAsia="zh-TW"/>
              </w:rPr>
            </w:pPr>
            <w:r w:rsidRPr="00010B10">
              <w:rPr>
                <w:rFonts w:hint="eastAsia"/>
                <w:b/>
                <w:bCs/>
                <w:iCs/>
                <w:color w:val="000000" w:themeColor="text1"/>
                <w:lang w:eastAsia="zh-TW"/>
              </w:rPr>
              <w:t>T</w:t>
            </w:r>
            <w:r w:rsidRPr="00010B10">
              <w:rPr>
                <w:b/>
                <w:bCs/>
                <w:iCs/>
                <w:color w:val="000000" w:themeColor="text1"/>
                <w:lang w:eastAsia="zh-TW"/>
              </w:rPr>
              <w:t>ransmission mode</w:t>
            </w:r>
          </w:p>
          <w:p w14:paraId="5FBC7F49" w14:textId="77777777" w:rsidR="00E75671" w:rsidRPr="00010B10" w:rsidRDefault="00E75671" w:rsidP="00A41173">
            <w:pPr>
              <w:spacing w:after="0"/>
              <w:rPr>
                <w:b/>
                <w:bCs/>
                <w:iCs/>
                <w:color w:val="000000" w:themeColor="text1"/>
                <w:lang w:eastAsia="zh-TW"/>
              </w:rPr>
            </w:pPr>
            <w:r w:rsidRPr="00010B10">
              <w:rPr>
                <w:b/>
                <w:bCs/>
                <w:iCs/>
                <w:color w:val="000000" w:themeColor="text1"/>
                <w:lang w:eastAsia="zh-TW"/>
              </w:rPr>
              <w:t>(RNTI)</w:t>
            </w:r>
          </w:p>
        </w:tc>
        <w:tc>
          <w:tcPr>
            <w:tcW w:w="1276" w:type="dxa"/>
          </w:tcPr>
          <w:p w14:paraId="5D6BFE24" w14:textId="3FAE60C5" w:rsidR="00E75671" w:rsidRPr="00010B10" w:rsidRDefault="00E75671" w:rsidP="00A41173">
            <w:pPr>
              <w:spacing w:after="0"/>
              <w:jc w:val="center"/>
              <w:rPr>
                <w:color w:val="000000" w:themeColor="text1"/>
                <w:sz w:val="24"/>
                <w:lang w:eastAsia="zh-TW"/>
              </w:rPr>
            </w:pPr>
            <w:r w:rsidRPr="00010B10">
              <w:rPr>
                <w:color w:val="000000" w:themeColor="text1"/>
                <w:sz w:val="24"/>
                <w:lang w:eastAsia="zh-TW"/>
              </w:rPr>
              <w:t>Unicast</w:t>
            </w:r>
          </w:p>
          <w:p w14:paraId="13019721" w14:textId="77777777" w:rsidR="00E75671" w:rsidRPr="00010B10" w:rsidRDefault="00E75671" w:rsidP="00A41173">
            <w:pPr>
              <w:spacing w:after="0"/>
              <w:jc w:val="center"/>
              <w:rPr>
                <w:b/>
                <w:color w:val="000000" w:themeColor="text1"/>
                <w:sz w:val="24"/>
                <w:lang w:eastAsia="zh-TW"/>
              </w:rPr>
            </w:pPr>
            <w:r w:rsidRPr="00010B10">
              <w:rPr>
                <w:b/>
                <w:color w:val="000000" w:themeColor="text1"/>
                <w:sz w:val="24"/>
                <w:lang w:eastAsia="zh-TW"/>
              </w:rPr>
              <w:t>(C-RNTI)</w:t>
            </w:r>
          </w:p>
        </w:tc>
        <w:tc>
          <w:tcPr>
            <w:tcW w:w="1276" w:type="dxa"/>
          </w:tcPr>
          <w:p w14:paraId="3F0F7D9E" w14:textId="77777777" w:rsidR="00E75671" w:rsidRPr="00010B10" w:rsidRDefault="00E75671" w:rsidP="00A41173">
            <w:pPr>
              <w:spacing w:after="0"/>
              <w:jc w:val="center"/>
              <w:rPr>
                <w:color w:val="000000" w:themeColor="text1"/>
                <w:sz w:val="24"/>
                <w:lang w:eastAsia="zh-TW"/>
              </w:rPr>
            </w:pPr>
            <w:r w:rsidRPr="00010B10">
              <w:rPr>
                <w:rFonts w:hint="eastAsia"/>
                <w:color w:val="000000" w:themeColor="text1"/>
                <w:sz w:val="24"/>
                <w:lang w:eastAsia="zh-TW"/>
              </w:rPr>
              <w:t>P</w:t>
            </w:r>
            <w:r w:rsidRPr="00010B10">
              <w:rPr>
                <w:color w:val="000000" w:themeColor="text1"/>
                <w:sz w:val="24"/>
                <w:lang w:eastAsia="zh-TW"/>
              </w:rPr>
              <w:t>TM</w:t>
            </w:r>
          </w:p>
          <w:p w14:paraId="5052EBD1" w14:textId="77777777" w:rsidR="00E75671" w:rsidRPr="00010B10" w:rsidRDefault="00E75671" w:rsidP="00A41173">
            <w:pPr>
              <w:spacing w:after="0"/>
              <w:jc w:val="center"/>
              <w:rPr>
                <w:color w:val="000000" w:themeColor="text1"/>
                <w:sz w:val="24"/>
                <w:lang w:eastAsia="zh-TW"/>
              </w:rPr>
            </w:pPr>
            <w:r w:rsidRPr="00010B10">
              <w:rPr>
                <w:color w:val="000000" w:themeColor="text1"/>
                <w:sz w:val="24"/>
                <w:lang w:eastAsia="zh-TW"/>
              </w:rPr>
              <w:t>(G-RNTI)</w:t>
            </w:r>
          </w:p>
        </w:tc>
      </w:tr>
      <w:tr w:rsidR="00E75671" w:rsidRPr="00010B10" w14:paraId="3975BDFF" w14:textId="77777777" w:rsidTr="00A41173">
        <w:trPr>
          <w:jc w:val="center"/>
        </w:trPr>
        <w:tc>
          <w:tcPr>
            <w:tcW w:w="1870" w:type="dxa"/>
            <w:vMerge w:val="restart"/>
            <w:vAlign w:val="center"/>
          </w:tcPr>
          <w:p w14:paraId="2698CE39" w14:textId="77777777" w:rsidR="00E75671" w:rsidRPr="00010B10" w:rsidRDefault="00E75671" w:rsidP="00A41173">
            <w:pPr>
              <w:spacing w:after="0"/>
              <w:jc w:val="center"/>
              <w:rPr>
                <w:rFonts w:eastAsia="DengXian"/>
                <w:b/>
                <w:bCs/>
                <w:color w:val="000000" w:themeColor="text1"/>
              </w:rPr>
            </w:pPr>
            <w:r w:rsidRPr="00010B10">
              <w:rPr>
                <w:b/>
                <w:bCs/>
                <w:color w:val="000000" w:themeColor="text1"/>
                <w:lang w:eastAsia="zh-TW"/>
              </w:rPr>
              <w:t>2</w:t>
            </w:r>
            <w:r w:rsidRPr="00010B10">
              <w:rPr>
                <w:b/>
                <w:bCs/>
                <w:color w:val="000000" w:themeColor="text1"/>
                <w:vertAlign w:val="superscript"/>
                <w:lang w:eastAsia="zh-TW"/>
              </w:rPr>
              <w:t>nd</w:t>
            </w:r>
            <w:r w:rsidRPr="00010B10">
              <w:rPr>
                <w:b/>
                <w:bCs/>
                <w:color w:val="000000" w:themeColor="text1"/>
                <w:lang w:eastAsia="zh-TW"/>
              </w:rPr>
              <w:t xml:space="preserve"> DL assignment</w:t>
            </w:r>
          </w:p>
        </w:tc>
        <w:tc>
          <w:tcPr>
            <w:tcW w:w="2236" w:type="dxa"/>
          </w:tcPr>
          <w:p w14:paraId="4F2C18D4" w14:textId="77777777" w:rsidR="00E75671" w:rsidRPr="00010B10" w:rsidRDefault="00E75671" w:rsidP="00A41173">
            <w:pPr>
              <w:spacing w:after="0"/>
              <w:rPr>
                <w:rFonts w:eastAsia="DengXian"/>
                <w:b/>
                <w:bCs/>
                <w:iCs/>
                <w:color w:val="000000" w:themeColor="text1"/>
              </w:rPr>
            </w:pPr>
            <w:r w:rsidRPr="00010B10">
              <w:rPr>
                <w:rFonts w:hint="eastAsia"/>
                <w:b/>
                <w:bCs/>
                <w:iCs/>
                <w:color w:val="000000" w:themeColor="text1"/>
                <w:lang w:eastAsia="zh-TW"/>
              </w:rPr>
              <w:t>H</w:t>
            </w:r>
            <w:r w:rsidRPr="00010B10">
              <w:rPr>
                <w:b/>
                <w:bCs/>
                <w:iCs/>
                <w:color w:val="000000" w:themeColor="text1"/>
                <w:lang w:eastAsia="zh-TW"/>
              </w:rPr>
              <w:t>ARQ process</w:t>
            </w:r>
          </w:p>
        </w:tc>
        <w:tc>
          <w:tcPr>
            <w:tcW w:w="2552" w:type="dxa"/>
            <w:gridSpan w:val="2"/>
          </w:tcPr>
          <w:p w14:paraId="69C158BA" w14:textId="77777777" w:rsidR="00E75671" w:rsidRPr="00010B10" w:rsidRDefault="00E75671" w:rsidP="00A41173">
            <w:pPr>
              <w:spacing w:after="0"/>
              <w:jc w:val="center"/>
              <w:rPr>
                <w:color w:val="000000" w:themeColor="text1"/>
                <w:sz w:val="24"/>
                <w:lang w:eastAsia="zh-TW"/>
              </w:rPr>
            </w:pPr>
            <w:r w:rsidRPr="00010B10">
              <w:rPr>
                <w:rFonts w:hint="eastAsia"/>
                <w:color w:val="000000" w:themeColor="text1"/>
                <w:sz w:val="24"/>
                <w:lang w:eastAsia="zh-TW"/>
              </w:rPr>
              <w:t>X</w:t>
            </w:r>
          </w:p>
        </w:tc>
      </w:tr>
      <w:tr w:rsidR="00E75671" w:rsidRPr="00010B10" w14:paraId="76FB9A48" w14:textId="77777777" w:rsidTr="00A41173">
        <w:trPr>
          <w:jc w:val="center"/>
        </w:trPr>
        <w:tc>
          <w:tcPr>
            <w:tcW w:w="1870" w:type="dxa"/>
            <w:vMerge/>
          </w:tcPr>
          <w:p w14:paraId="7506C516" w14:textId="77777777" w:rsidR="00E75671" w:rsidRPr="00010B10" w:rsidRDefault="00E75671" w:rsidP="00A41173">
            <w:pPr>
              <w:spacing w:after="0"/>
              <w:rPr>
                <w:rFonts w:eastAsia="DengXian"/>
                <w:b/>
                <w:bCs/>
                <w:color w:val="000000" w:themeColor="text1"/>
              </w:rPr>
            </w:pPr>
          </w:p>
        </w:tc>
        <w:tc>
          <w:tcPr>
            <w:tcW w:w="2236" w:type="dxa"/>
          </w:tcPr>
          <w:p w14:paraId="1FC3DAF3" w14:textId="77777777" w:rsidR="00E75671" w:rsidRPr="00010B10" w:rsidRDefault="00E75671" w:rsidP="00A41173">
            <w:pPr>
              <w:spacing w:after="0"/>
              <w:rPr>
                <w:rFonts w:eastAsia="DengXian"/>
                <w:b/>
                <w:bCs/>
                <w:iCs/>
                <w:color w:val="000000" w:themeColor="text1"/>
              </w:rPr>
            </w:pPr>
            <w:r w:rsidRPr="00010B10">
              <w:rPr>
                <w:rFonts w:hint="eastAsia"/>
                <w:b/>
                <w:bCs/>
                <w:iCs/>
                <w:color w:val="000000" w:themeColor="text1"/>
                <w:lang w:eastAsia="zh-TW"/>
              </w:rPr>
              <w:t>N</w:t>
            </w:r>
            <w:r w:rsidRPr="00010B10">
              <w:rPr>
                <w:b/>
                <w:bCs/>
                <w:iCs/>
                <w:color w:val="000000" w:themeColor="text1"/>
                <w:lang w:eastAsia="zh-TW"/>
              </w:rPr>
              <w:t>DI</w:t>
            </w:r>
          </w:p>
        </w:tc>
        <w:tc>
          <w:tcPr>
            <w:tcW w:w="2552" w:type="dxa"/>
            <w:gridSpan w:val="2"/>
          </w:tcPr>
          <w:p w14:paraId="37B35CCB" w14:textId="77777777" w:rsidR="00E75671" w:rsidRPr="00010B10" w:rsidRDefault="00E75671" w:rsidP="00A41173">
            <w:pPr>
              <w:spacing w:after="0"/>
              <w:jc w:val="center"/>
              <w:rPr>
                <w:color w:val="000000" w:themeColor="text1"/>
                <w:sz w:val="24"/>
                <w:lang w:eastAsia="zh-TW"/>
              </w:rPr>
            </w:pPr>
            <w:r w:rsidRPr="00010B10">
              <w:rPr>
                <w:rFonts w:hint="eastAsia"/>
                <w:color w:val="FF0000"/>
                <w:sz w:val="24"/>
                <w:lang w:eastAsia="zh-TW"/>
              </w:rPr>
              <w:t>1</w:t>
            </w:r>
          </w:p>
        </w:tc>
      </w:tr>
      <w:tr w:rsidR="00E75671" w:rsidRPr="00010B10" w14:paraId="698B98CA" w14:textId="77777777" w:rsidTr="00A41173">
        <w:trPr>
          <w:jc w:val="center"/>
        </w:trPr>
        <w:tc>
          <w:tcPr>
            <w:tcW w:w="1870" w:type="dxa"/>
            <w:vMerge/>
          </w:tcPr>
          <w:p w14:paraId="2D5AA163" w14:textId="77777777" w:rsidR="00E75671" w:rsidRPr="00010B10" w:rsidRDefault="00E75671" w:rsidP="00A41173">
            <w:pPr>
              <w:spacing w:after="0"/>
              <w:rPr>
                <w:rFonts w:eastAsia="DengXian"/>
                <w:b/>
                <w:bCs/>
                <w:color w:val="000000" w:themeColor="text1"/>
              </w:rPr>
            </w:pPr>
          </w:p>
        </w:tc>
        <w:tc>
          <w:tcPr>
            <w:tcW w:w="2236" w:type="dxa"/>
          </w:tcPr>
          <w:p w14:paraId="08EE15BB" w14:textId="77777777" w:rsidR="00E75671" w:rsidRPr="00010B10" w:rsidRDefault="00E75671" w:rsidP="00A41173">
            <w:pPr>
              <w:spacing w:after="0"/>
              <w:rPr>
                <w:b/>
                <w:bCs/>
                <w:iCs/>
                <w:color w:val="000000" w:themeColor="text1"/>
                <w:lang w:eastAsia="zh-TW"/>
              </w:rPr>
            </w:pPr>
            <w:r w:rsidRPr="00010B10">
              <w:rPr>
                <w:rFonts w:hint="eastAsia"/>
                <w:b/>
                <w:bCs/>
                <w:iCs/>
                <w:color w:val="000000" w:themeColor="text1"/>
                <w:lang w:eastAsia="zh-TW"/>
              </w:rPr>
              <w:t>T</w:t>
            </w:r>
            <w:r w:rsidRPr="00010B10">
              <w:rPr>
                <w:b/>
                <w:bCs/>
                <w:iCs/>
                <w:color w:val="000000" w:themeColor="text1"/>
                <w:lang w:eastAsia="zh-TW"/>
              </w:rPr>
              <w:t>ransmission mode</w:t>
            </w:r>
          </w:p>
          <w:p w14:paraId="30C45457" w14:textId="77777777" w:rsidR="00E75671" w:rsidRPr="00010B10" w:rsidRDefault="00E75671" w:rsidP="00A41173">
            <w:pPr>
              <w:spacing w:after="0"/>
              <w:rPr>
                <w:rFonts w:eastAsia="DengXian"/>
                <w:b/>
                <w:bCs/>
                <w:iCs/>
                <w:color w:val="000000" w:themeColor="text1"/>
              </w:rPr>
            </w:pPr>
            <w:r w:rsidRPr="00010B10">
              <w:rPr>
                <w:b/>
                <w:bCs/>
                <w:iCs/>
                <w:color w:val="000000" w:themeColor="text1"/>
                <w:lang w:eastAsia="zh-TW"/>
              </w:rPr>
              <w:t>(RNTI)</w:t>
            </w:r>
          </w:p>
        </w:tc>
        <w:tc>
          <w:tcPr>
            <w:tcW w:w="1276" w:type="dxa"/>
          </w:tcPr>
          <w:p w14:paraId="76E46A4A" w14:textId="77777777" w:rsidR="00E75671" w:rsidRPr="00010B10" w:rsidRDefault="00E75671" w:rsidP="00A41173">
            <w:pPr>
              <w:spacing w:after="0"/>
              <w:jc w:val="center"/>
              <w:rPr>
                <w:color w:val="000000" w:themeColor="text1"/>
                <w:sz w:val="24"/>
                <w:lang w:eastAsia="zh-TW"/>
              </w:rPr>
            </w:pPr>
            <w:r w:rsidRPr="00010B10">
              <w:rPr>
                <w:rFonts w:hint="eastAsia"/>
                <w:color w:val="000000" w:themeColor="text1"/>
                <w:sz w:val="24"/>
                <w:lang w:eastAsia="zh-TW"/>
              </w:rPr>
              <w:t>P</w:t>
            </w:r>
            <w:r w:rsidRPr="00010B10">
              <w:rPr>
                <w:color w:val="000000" w:themeColor="text1"/>
                <w:sz w:val="24"/>
                <w:lang w:eastAsia="zh-TW"/>
              </w:rPr>
              <w:t>TM</w:t>
            </w:r>
          </w:p>
          <w:p w14:paraId="33CE8D2C" w14:textId="77777777" w:rsidR="00E75671" w:rsidRPr="00010B10" w:rsidRDefault="00E75671" w:rsidP="00A41173">
            <w:pPr>
              <w:spacing w:after="0"/>
              <w:jc w:val="center"/>
              <w:rPr>
                <w:b/>
                <w:color w:val="000000" w:themeColor="text1"/>
                <w:sz w:val="24"/>
                <w:lang w:eastAsia="zh-TW"/>
              </w:rPr>
            </w:pPr>
            <w:r w:rsidRPr="00010B10">
              <w:rPr>
                <w:b/>
                <w:color w:val="000000" w:themeColor="text1"/>
                <w:sz w:val="24"/>
                <w:lang w:eastAsia="zh-TW"/>
              </w:rPr>
              <w:t>(G-RNTI)</w:t>
            </w:r>
          </w:p>
        </w:tc>
        <w:tc>
          <w:tcPr>
            <w:tcW w:w="1276" w:type="dxa"/>
          </w:tcPr>
          <w:p w14:paraId="160AA73B" w14:textId="77777777" w:rsidR="00E75671" w:rsidRPr="00010B10" w:rsidRDefault="00E75671" w:rsidP="00A41173">
            <w:pPr>
              <w:spacing w:after="0"/>
              <w:jc w:val="center"/>
              <w:rPr>
                <w:color w:val="000000" w:themeColor="text1"/>
                <w:sz w:val="24"/>
                <w:lang w:eastAsia="zh-TW"/>
              </w:rPr>
            </w:pPr>
            <w:r w:rsidRPr="00010B10">
              <w:rPr>
                <w:rFonts w:hint="eastAsia"/>
                <w:color w:val="000000" w:themeColor="text1"/>
                <w:sz w:val="24"/>
                <w:lang w:eastAsia="zh-TW"/>
              </w:rPr>
              <w:t>P</w:t>
            </w:r>
            <w:r w:rsidRPr="00010B10">
              <w:rPr>
                <w:color w:val="000000" w:themeColor="text1"/>
                <w:sz w:val="24"/>
                <w:lang w:eastAsia="zh-TW"/>
              </w:rPr>
              <w:t>TM</w:t>
            </w:r>
          </w:p>
          <w:p w14:paraId="31BE3888" w14:textId="77777777" w:rsidR="00E75671" w:rsidRPr="00010B10" w:rsidRDefault="00E75671" w:rsidP="00A41173">
            <w:pPr>
              <w:spacing w:after="0"/>
              <w:jc w:val="center"/>
              <w:rPr>
                <w:color w:val="000000" w:themeColor="text1"/>
                <w:sz w:val="24"/>
                <w:lang w:eastAsia="zh-TW"/>
              </w:rPr>
            </w:pPr>
            <w:r w:rsidRPr="00010B10">
              <w:rPr>
                <w:color w:val="000000" w:themeColor="text1"/>
                <w:sz w:val="24"/>
                <w:lang w:eastAsia="zh-TW"/>
              </w:rPr>
              <w:t>(G-RNTI)</w:t>
            </w:r>
          </w:p>
        </w:tc>
      </w:tr>
    </w:tbl>
    <w:p w14:paraId="7F972816" w14:textId="47D1E583" w:rsidR="00E75671" w:rsidRPr="00010B10" w:rsidRDefault="00FA5D9F" w:rsidP="00FA5D9F">
      <w:pPr>
        <w:spacing w:before="240"/>
        <w:jc w:val="center"/>
        <w:rPr>
          <w:b/>
          <w:sz w:val="22"/>
          <w:lang w:val="en-US" w:eastAsia="ko-KR"/>
        </w:rPr>
      </w:pPr>
      <w:r w:rsidRPr="00010B10">
        <w:rPr>
          <w:b/>
          <w:sz w:val="22"/>
          <w:lang w:val="en-US" w:eastAsia="ko-KR"/>
        </w:rPr>
        <w:t xml:space="preserve">Table 1. HARQ process and NDI management issue </w:t>
      </w:r>
    </w:p>
    <w:p w14:paraId="69A61E28" w14:textId="55FB638C" w:rsidR="00607DDC" w:rsidRPr="00917632" w:rsidRDefault="00FA5D9F" w:rsidP="00845C2F">
      <w:pPr>
        <w:spacing w:before="240"/>
        <w:jc w:val="both"/>
        <w:rPr>
          <w:lang w:val="en-US" w:eastAsia="ko-KR"/>
        </w:rPr>
      </w:pPr>
      <w:r w:rsidRPr="00917632">
        <w:rPr>
          <w:lang w:val="en-US" w:eastAsia="ko-KR"/>
        </w:rPr>
        <w:t>For an ongoing PTM transmission addressed to G-RNTI, the same HARQ process was used by unicast for a newly joining UE (i.e. UE A).</w:t>
      </w:r>
      <w:r w:rsidR="00607DDC" w:rsidRPr="00917632">
        <w:rPr>
          <w:lang w:val="en-US" w:eastAsia="ko-KR"/>
        </w:rPr>
        <w:t xml:space="preserve"> In the example of Table 1, UE A’s latest NDI value provided by PDCCH for C-RNTI is 1 and the latest NDI value provided to UE B by PDCCH for G-RNTI is 0. After that</w:t>
      </w:r>
      <w:r w:rsidR="004B556F">
        <w:rPr>
          <w:lang w:val="en-US" w:eastAsia="ko-KR"/>
        </w:rPr>
        <w:t>,</w:t>
      </w:r>
      <w:r w:rsidR="00607DDC" w:rsidRPr="00917632">
        <w:rPr>
          <w:lang w:val="en-US" w:eastAsia="ko-KR"/>
        </w:rPr>
        <w:t xml:space="preserve"> UE A starts to receive MBS data by using G-RNTI. Received NDI value, i.e. NDI=1, may mislead UE A to interpret as a “re”-transmission. However, in this case, </w:t>
      </w:r>
      <w:r w:rsidR="00E910E7">
        <w:rPr>
          <w:lang w:val="en-US" w:eastAsia="ko-KR"/>
        </w:rPr>
        <w:t xml:space="preserve">the </w:t>
      </w:r>
      <w:bookmarkStart w:id="0" w:name="_GoBack"/>
      <w:bookmarkEnd w:id="0"/>
      <w:r w:rsidR="00607DDC" w:rsidRPr="00917632">
        <w:rPr>
          <w:lang w:val="en-US" w:eastAsia="ko-KR"/>
        </w:rPr>
        <w:t>UE has to interpret as a “new” transmission.</w:t>
      </w:r>
    </w:p>
    <w:p w14:paraId="7EAE1DC2" w14:textId="2F5A758D" w:rsidR="00607DDC" w:rsidRPr="00917632" w:rsidRDefault="00607DDC" w:rsidP="00845C2F">
      <w:pPr>
        <w:spacing w:before="240"/>
        <w:jc w:val="both"/>
        <w:rPr>
          <w:lang w:val="en-US" w:eastAsia="ko-KR"/>
        </w:rPr>
      </w:pPr>
      <w:r w:rsidRPr="00917632">
        <w:rPr>
          <w:lang w:val="en-US" w:eastAsia="ko-KR"/>
        </w:rPr>
        <w:t xml:space="preserve">RAN1 agreed PTP retransmission using C-RNTI after PTM initial transmission using G-RNTI but did not agree PTM retransmission after PTP initial transmission. If </w:t>
      </w:r>
      <w:r w:rsidRPr="00917632">
        <w:rPr>
          <w:noProof/>
          <w:lang w:eastAsia="ko-KR"/>
        </w:rPr>
        <w:t xml:space="preserve">the current downlink assignment is for G-RNTI and the previous assignment was for C-RNTI, then the current assignment must be a new transmission. In this case, the MAC entity does not check NDI value. Instead, it is sufficient to consider as a </w:t>
      </w:r>
      <w:r w:rsidR="00BB1D19" w:rsidRPr="00917632">
        <w:rPr>
          <w:noProof/>
          <w:lang w:eastAsia="ko-KR"/>
        </w:rPr>
        <w:t>new transmission. For other case</w:t>
      </w:r>
      <w:r w:rsidR="00A35795" w:rsidRPr="00917632">
        <w:rPr>
          <w:noProof/>
          <w:lang w:eastAsia="ko-KR"/>
        </w:rPr>
        <w:t>s</w:t>
      </w:r>
      <w:r w:rsidR="00BB1D19" w:rsidRPr="00917632">
        <w:rPr>
          <w:noProof/>
          <w:lang w:eastAsia="ko-KR"/>
        </w:rPr>
        <w:t xml:space="preserve"> of RNTI change</w:t>
      </w:r>
      <w:r w:rsidRPr="00917632">
        <w:rPr>
          <w:noProof/>
          <w:lang w:eastAsia="ko-KR"/>
        </w:rPr>
        <w:t>, RAN1 is still under discussion, so we can keep FFS for now.</w:t>
      </w:r>
    </w:p>
    <w:p w14:paraId="0B9507A9" w14:textId="1ECF6894" w:rsidR="00845C2F" w:rsidRPr="00917632" w:rsidRDefault="00D50857" w:rsidP="00845C2F">
      <w:pPr>
        <w:spacing w:before="240"/>
        <w:jc w:val="both"/>
        <w:rPr>
          <w:b/>
          <w:lang w:val="en-US" w:eastAsia="ko-KR"/>
        </w:rPr>
      </w:pPr>
      <w:r w:rsidRPr="00917632">
        <w:rPr>
          <w:b/>
          <w:lang w:val="en-US" w:eastAsia="ko-KR"/>
        </w:rPr>
        <w:lastRenderedPageBreak/>
        <w:t xml:space="preserve">Proposal </w:t>
      </w:r>
      <w:r w:rsidR="00010B10" w:rsidRPr="00917632">
        <w:rPr>
          <w:b/>
          <w:lang w:val="en-US" w:eastAsia="ko-KR"/>
        </w:rPr>
        <w:t>8</w:t>
      </w:r>
      <w:r w:rsidRPr="00917632">
        <w:rPr>
          <w:b/>
          <w:lang w:val="en-US" w:eastAsia="ko-KR"/>
        </w:rPr>
        <w:t xml:space="preserve">: </w:t>
      </w:r>
      <w:r w:rsidR="00607DDC" w:rsidRPr="00917632">
        <w:rPr>
          <w:b/>
          <w:lang w:val="en-US" w:eastAsia="ko-KR"/>
        </w:rPr>
        <w:t xml:space="preserve">If the current downlink assignment is for G-RNTI and the previous assignment was for C-RNTI, MAC entity considers </w:t>
      </w:r>
      <w:r w:rsidR="00EE135D" w:rsidRPr="00917632">
        <w:rPr>
          <w:b/>
          <w:lang w:val="en-US" w:eastAsia="ko-KR"/>
        </w:rPr>
        <w:t xml:space="preserve">NDI to have been toggled regardless of the value of the NDI. </w:t>
      </w:r>
      <w:r w:rsidR="00FA5D9F" w:rsidRPr="00917632">
        <w:rPr>
          <w:b/>
          <w:lang w:val="en-US" w:eastAsia="ko-KR"/>
        </w:rPr>
        <w:t>FFS for other cases (depending on RAN1 progress).</w:t>
      </w:r>
    </w:p>
    <w:p w14:paraId="7EB60565" w14:textId="77777777" w:rsidR="00D50857" w:rsidRPr="002E42C7" w:rsidRDefault="00D50857" w:rsidP="001548D0">
      <w:pPr>
        <w:rPr>
          <w:color w:val="FF0000"/>
          <w:lang w:eastAsia="en-US"/>
        </w:rPr>
      </w:pPr>
    </w:p>
    <w:p w14:paraId="43A12B72" w14:textId="40BCD7FC"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4E24DC3A" w14:textId="3C976023" w:rsidR="00B43B65" w:rsidRDefault="00EC3277" w:rsidP="00ED602D">
      <w:pPr>
        <w:rPr>
          <w:sz w:val="22"/>
          <w:lang w:eastAsia="ko-KR"/>
        </w:rPr>
      </w:pPr>
      <w:r>
        <w:rPr>
          <w:sz w:val="22"/>
          <w:lang w:eastAsia="ko-KR"/>
        </w:rPr>
        <w:t xml:space="preserve">Based on the discussion above, </w:t>
      </w:r>
      <w:r w:rsidR="00AB47F6">
        <w:rPr>
          <w:sz w:val="22"/>
          <w:lang w:eastAsia="ko-KR"/>
        </w:rPr>
        <w:t>RAN2 is requested to discuss and agree the following proposals:</w:t>
      </w:r>
    </w:p>
    <w:p w14:paraId="0946D804" w14:textId="77777777" w:rsidR="00010B10" w:rsidRPr="00010B10" w:rsidRDefault="00010B10" w:rsidP="00010B10">
      <w:pPr>
        <w:jc w:val="both"/>
        <w:rPr>
          <w:b/>
        </w:rPr>
      </w:pPr>
      <w:r w:rsidRPr="00010B10">
        <w:rPr>
          <w:b/>
        </w:rPr>
        <w:t>Proposal 1: For NR MBS, G-RNTI allocation is per BWP.</w:t>
      </w:r>
    </w:p>
    <w:p w14:paraId="1D8461C5" w14:textId="77777777" w:rsidR="00010B10" w:rsidRPr="00010B10" w:rsidRDefault="00010B10" w:rsidP="00010B10">
      <w:pPr>
        <w:jc w:val="both"/>
        <w:rPr>
          <w:b/>
        </w:rPr>
      </w:pPr>
      <w:r w:rsidRPr="00010B10">
        <w:rPr>
          <w:rFonts w:eastAsia="맑은 고딕"/>
          <w:b/>
          <w:lang w:val="en-US" w:eastAsia="ko-KR"/>
        </w:rPr>
        <w:t xml:space="preserve">Proposal 2: UE can support multiple G-RNTI/G-CS-RNTI based on its capability and network configuration. </w:t>
      </w:r>
    </w:p>
    <w:p w14:paraId="4DF5ED18" w14:textId="77777777" w:rsidR="00010B10" w:rsidRPr="00010B10" w:rsidRDefault="00010B10" w:rsidP="00010B10">
      <w:pPr>
        <w:jc w:val="both"/>
        <w:rPr>
          <w:rFonts w:eastAsia="맑은 고딕"/>
          <w:b/>
          <w:lang w:val="en-US" w:eastAsia="ko-KR"/>
        </w:rPr>
      </w:pPr>
      <w:r w:rsidRPr="00010B10">
        <w:rPr>
          <w:rFonts w:eastAsia="맑은 고딕"/>
          <w:b/>
          <w:lang w:val="en-US" w:eastAsia="ko-KR"/>
        </w:rPr>
        <w:t>Proposal 3: For NR MBS, adopt 1: n mapping between G-RNTI and LCH.</w:t>
      </w:r>
    </w:p>
    <w:p w14:paraId="6E958988" w14:textId="77777777" w:rsidR="00010B10" w:rsidRPr="00010B10" w:rsidRDefault="00010B10" w:rsidP="00010B10">
      <w:pPr>
        <w:jc w:val="both"/>
        <w:rPr>
          <w:rFonts w:eastAsia="맑은 고딕"/>
          <w:b/>
          <w:lang w:val="en-US" w:eastAsia="ko-KR"/>
        </w:rPr>
      </w:pPr>
      <w:r w:rsidRPr="00010B10">
        <w:rPr>
          <w:rFonts w:eastAsia="맑은 고딕"/>
          <w:b/>
          <w:lang w:val="en-US" w:eastAsia="ko-KR"/>
        </w:rPr>
        <w:t xml:space="preserve">Proposal 4: </w:t>
      </w:r>
      <w:r w:rsidRPr="00010B10">
        <w:rPr>
          <w:b/>
        </w:rPr>
        <w:t>In a MAC PDU, multiplexing of multiple LCHs mapped to PTM RLCs is supported.</w:t>
      </w:r>
    </w:p>
    <w:p w14:paraId="47CEAE3A" w14:textId="7CBFA4C7" w:rsidR="00010B10" w:rsidRPr="00010B10" w:rsidRDefault="00010B10" w:rsidP="00010B10">
      <w:pPr>
        <w:jc w:val="both"/>
        <w:rPr>
          <w:rFonts w:eastAsia="맑은 고딕"/>
          <w:b/>
          <w:lang w:val="en-US" w:eastAsia="ko-KR"/>
        </w:rPr>
      </w:pPr>
      <w:r w:rsidRPr="00010B10">
        <w:rPr>
          <w:rFonts w:eastAsia="맑은 고딕"/>
          <w:b/>
          <w:lang w:val="en-US" w:eastAsia="ko-KR"/>
        </w:rPr>
        <w:t xml:space="preserve">Proposal </w:t>
      </w:r>
      <w:r>
        <w:rPr>
          <w:rFonts w:eastAsia="맑은 고딕"/>
          <w:b/>
          <w:lang w:val="en-US" w:eastAsia="ko-KR"/>
        </w:rPr>
        <w:t>5</w:t>
      </w:r>
      <w:r w:rsidRPr="00010B10">
        <w:rPr>
          <w:rFonts w:eastAsia="맑은 고딕"/>
          <w:b/>
          <w:lang w:val="en-US" w:eastAsia="ko-KR"/>
        </w:rPr>
        <w:t xml:space="preserve">: PTP and unicast logical channels can share same LCID space. </w:t>
      </w:r>
    </w:p>
    <w:p w14:paraId="5EFEBAFD" w14:textId="1C15EDF6" w:rsidR="00010B10" w:rsidRPr="00010B10" w:rsidRDefault="00010B10" w:rsidP="00010B10">
      <w:pPr>
        <w:jc w:val="both"/>
        <w:rPr>
          <w:rFonts w:eastAsia="맑은 고딕"/>
          <w:b/>
          <w:lang w:val="en-US" w:eastAsia="ko-KR"/>
        </w:rPr>
      </w:pPr>
      <w:r w:rsidRPr="00010B10">
        <w:rPr>
          <w:rFonts w:eastAsia="맑은 고딕"/>
          <w:b/>
          <w:lang w:val="en-US" w:eastAsia="ko-KR"/>
        </w:rPr>
        <w:t xml:space="preserve">Proposal </w:t>
      </w:r>
      <w:r>
        <w:rPr>
          <w:rFonts w:eastAsia="맑은 고딕"/>
          <w:b/>
          <w:lang w:val="en-US" w:eastAsia="ko-KR"/>
        </w:rPr>
        <w:t>6</w:t>
      </w:r>
      <w:r w:rsidRPr="00010B10">
        <w:rPr>
          <w:rFonts w:eastAsia="맑은 고딕"/>
          <w:b/>
          <w:lang w:val="en-US" w:eastAsia="ko-KR"/>
        </w:rPr>
        <w:t xml:space="preserve">: Delivery mode 1 PTM and delivery mode 2 PTM logical channels use separate and independent LCID space. </w:t>
      </w:r>
    </w:p>
    <w:p w14:paraId="6D586688" w14:textId="6BA40843" w:rsidR="00010B10" w:rsidRPr="00010B10" w:rsidRDefault="00010B10" w:rsidP="00010B10">
      <w:pPr>
        <w:jc w:val="both"/>
        <w:rPr>
          <w:rFonts w:eastAsia="맑은 고딕"/>
          <w:b/>
          <w:lang w:val="en-US" w:eastAsia="ko-KR"/>
        </w:rPr>
      </w:pPr>
      <w:r w:rsidRPr="00010B10">
        <w:rPr>
          <w:rFonts w:eastAsia="맑은 고딕"/>
          <w:b/>
          <w:lang w:val="en-US" w:eastAsia="ko-KR"/>
        </w:rPr>
        <w:t xml:space="preserve">Proposal </w:t>
      </w:r>
      <w:r>
        <w:rPr>
          <w:rFonts w:eastAsia="맑은 고딕"/>
          <w:b/>
          <w:lang w:val="en-US" w:eastAsia="ko-KR"/>
        </w:rPr>
        <w:t>7</w:t>
      </w:r>
      <w:r w:rsidRPr="00010B10">
        <w:rPr>
          <w:rFonts w:eastAsia="맑은 고딕"/>
          <w:b/>
          <w:lang w:val="en-US" w:eastAsia="ko-KR"/>
        </w:rPr>
        <w:t xml:space="preserve">: Delivery mode 1 PTM and PTP logical channels use separate and independent LCID space. </w:t>
      </w:r>
    </w:p>
    <w:p w14:paraId="1F5B4849" w14:textId="7208032D" w:rsidR="00010B10" w:rsidRPr="00917632" w:rsidRDefault="00010B10" w:rsidP="00010B10">
      <w:pPr>
        <w:spacing w:before="240"/>
        <w:jc w:val="both"/>
        <w:rPr>
          <w:b/>
          <w:lang w:val="en-US" w:eastAsia="ko-KR"/>
        </w:rPr>
      </w:pPr>
      <w:r w:rsidRPr="00917632">
        <w:rPr>
          <w:b/>
          <w:lang w:val="en-US" w:eastAsia="ko-KR"/>
        </w:rPr>
        <w:t>Proposal 8: If the current downlink assignment is for G-RNTI and the previous assignment was for C-RNTI, MAC entity considers NDI to have been toggled regardless of the value of the NDI. FFS for other cases (depending on RAN1 progress).</w:t>
      </w:r>
    </w:p>
    <w:p w14:paraId="49B772C6" w14:textId="77777777" w:rsidR="00847201" w:rsidRPr="00010B10" w:rsidRDefault="00847201" w:rsidP="00847201">
      <w:pPr>
        <w:overflowPunct/>
        <w:autoSpaceDE/>
        <w:autoSpaceDN/>
        <w:adjustRightInd/>
        <w:rPr>
          <w:b/>
          <w:sz w:val="22"/>
          <w:lang w:val="en-US" w:eastAsia="ko-KR"/>
        </w:rPr>
      </w:pPr>
    </w:p>
    <w:sectPr w:rsidR="00847201" w:rsidRPr="00010B10"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38E93" w14:textId="77777777" w:rsidR="000A507D" w:rsidRDefault="000A507D">
      <w:r>
        <w:separator/>
      </w:r>
    </w:p>
  </w:endnote>
  <w:endnote w:type="continuationSeparator" w:id="0">
    <w:p w14:paraId="73B8A1FC" w14:textId="77777777" w:rsidR="000A507D" w:rsidRDefault="000A507D">
      <w:r>
        <w:continuationSeparator/>
      </w:r>
    </w:p>
  </w:endnote>
  <w:endnote w:type="continuationNotice" w:id="1">
    <w:p w14:paraId="4EDE7D64" w14:textId="77777777" w:rsidR="000A507D" w:rsidRDefault="000A50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8CDAD" w14:textId="77777777" w:rsidR="000A507D" w:rsidRDefault="000A507D">
      <w:r>
        <w:separator/>
      </w:r>
    </w:p>
  </w:footnote>
  <w:footnote w:type="continuationSeparator" w:id="0">
    <w:p w14:paraId="5DDF780B" w14:textId="77777777" w:rsidR="000A507D" w:rsidRDefault="000A507D">
      <w:r>
        <w:continuationSeparator/>
      </w:r>
    </w:p>
  </w:footnote>
  <w:footnote w:type="continuationNotice" w:id="1">
    <w:p w14:paraId="50C5227B" w14:textId="77777777" w:rsidR="000A507D" w:rsidRDefault="000A50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9304C2C"/>
    <w:multiLevelType w:val="hybridMultilevel"/>
    <w:tmpl w:val="F66068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D3A3899"/>
    <w:multiLevelType w:val="hybridMultilevel"/>
    <w:tmpl w:val="0A3605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3"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5"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7D58B5"/>
    <w:multiLevelType w:val="hybridMultilevel"/>
    <w:tmpl w:val="8CF89A7C"/>
    <w:lvl w:ilvl="0" w:tplc="BA12F8C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0"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5964ED1"/>
    <w:multiLevelType w:val="hybridMultilevel"/>
    <w:tmpl w:val="C12AFBC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5"/>
  </w:num>
  <w:num w:numId="7">
    <w:abstractNumId w:val="23"/>
  </w:num>
  <w:num w:numId="8">
    <w:abstractNumId w:val="16"/>
  </w:num>
  <w:num w:numId="9">
    <w:abstractNumId w:val="14"/>
  </w:num>
  <w:num w:numId="10">
    <w:abstractNumId w:val="22"/>
  </w:num>
  <w:num w:numId="11">
    <w:abstractNumId w:val="15"/>
  </w:num>
  <w:num w:numId="12">
    <w:abstractNumId w:val="13"/>
  </w:num>
  <w:num w:numId="13">
    <w:abstractNumId w:val="9"/>
  </w:num>
  <w:num w:numId="14">
    <w:abstractNumId w:val="10"/>
  </w:num>
  <w:num w:numId="15">
    <w:abstractNumId w:val="11"/>
  </w:num>
  <w:num w:numId="16">
    <w:abstractNumId w:val="12"/>
  </w:num>
  <w:num w:numId="17">
    <w:abstractNumId w:val="19"/>
  </w:num>
  <w:num w:numId="18">
    <w:abstractNumId w:val="20"/>
  </w:num>
  <w:num w:numId="19">
    <w:abstractNumId w:val="2"/>
  </w:num>
  <w:num w:numId="20">
    <w:abstractNumId w:val="18"/>
  </w:num>
  <w:num w:numId="21">
    <w:abstractNumId w:val="3"/>
  </w:num>
  <w:num w:numId="22">
    <w:abstractNumId w:val="17"/>
  </w:num>
  <w:num w:numId="23">
    <w:abstractNumId w:val="6"/>
  </w:num>
  <w:num w:numId="24">
    <w:abstractNumId w:val="7"/>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0B10"/>
    <w:rsid w:val="00016E90"/>
    <w:rsid w:val="00023FE1"/>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5106"/>
    <w:rsid w:val="000656C6"/>
    <w:rsid w:val="000658D1"/>
    <w:rsid w:val="00065A39"/>
    <w:rsid w:val="000665E2"/>
    <w:rsid w:val="00066E93"/>
    <w:rsid w:val="00070644"/>
    <w:rsid w:val="000721ED"/>
    <w:rsid w:val="00072E4B"/>
    <w:rsid w:val="00073C25"/>
    <w:rsid w:val="00080512"/>
    <w:rsid w:val="00082C05"/>
    <w:rsid w:val="00085E60"/>
    <w:rsid w:val="00086338"/>
    <w:rsid w:val="00087D20"/>
    <w:rsid w:val="00090251"/>
    <w:rsid w:val="00090468"/>
    <w:rsid w:val="0009078A"/>
    <w:rsid w:val="0009151D"/>
    <w:rsid w:val="0009265B"/>
    <w:rsid w:val="000940B9"/>
    <w:rsid w:val="00095799"/>
    <w:rsid w:val="000A507D"/>
    <w:rsid w:val="000A5DC9"/>
    <w:rsid w:val="000A70D3"/>
    <w:rsid w:val="000A7387"/>
    <w:rsid w:val="000B0B33"/>
    <w:rsid w:val="000B15D2"/>
    <w:rsid w:val="000B5936"/>
    <w:rsid w:val="000B72BB"/>
    <w:rsid w:val="000B7BCF"/>
    <w:rsid w:val="000C1610"/>
    <w:rsid w:val="000C1DC9"/>
    <w:rsid w:val="000C2004"/>
    <w:rsid w:val="000C29DF"/>
    <w:rsid w:val="000C4661"/>
    <w:rsid w:val="000C522B"/>
    <w:rsid w:val="000C7A74"/>
    <w:rsid w:val="000D1C3C"/>
    <w:rsid w:val="000D2C9E"/>
    <w:rsid w:val="000D58A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37A"/>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47750"/>
    <w:rsid w:val="00153348"/>
    <w:rsid w:val="00153844"/>
    <w:rsid w:val="00153C1D"/>
    <w:rsid w:val="001548D0"/>
    <w:rsid w:val="001610D0"/>
    <w:rsid w:val="00162BE6"/>
    <w:rsid w:val="00162F06"/>
    <w:rsid w:val="00163DDD"/>
    <w:rsid w:val="00166A67"/>
    <w:rsid w:val="00170D0A"/>
    <w:rsid w:val="00171DF3"/>
    <w:rsid w:val="001741A0"/>
    <w:rsid w:val="00175FA0"/>
    <w:rsid w:val="00181347"/>
    <w:rsid w:val="00181EE3"/>
    <w:rsid w:val="001826D6"/>
    <w:rsid w:val="00182F12"/>
    <w:rsid w:val="00183616"/>
    <w:rsid w:val="00184677"/>
    <w:rsid w:val="001912A5"/>
    <w:rsid w:val="001924F8"/>
    <w:rsid w:val="00193E0C"/>
    <w:rsid w:val="00194CD0"/>
    <w:rsid w:val="00195E90"/>
    <w:rsid w:val="00197620"/>
    <w:rsid w:val="001A010B"/>
    <w:rsid w:val="001A0627"/>
    <w:rsid w:val="001A3BC4"/>
    <w:rsid w:val="001A62B3"/>
    <w:rsid w:val="001B063F"/>
    <w:rsid w:val="001B0AC3"/>
    <w:rsid w:val="001B424D"/>
    <w:rsid w:val="001B49C9"/>
    <w:rsid w:val="001B4D7B"/>
    <w:rsid w:val="001B6DAF"/>
    <w:rsid w:val="001C0ACA"/>
    <w:rsid w:val="001C26C0"/>
    <w:rsid w:val="001C467F"/>
    <w:rsid w:val="001C4F79"/>
    <w:rsid w:val="001C58AA"/>
    <w:rsid w:val="001C5BDB"/>
    <w:rsid w:val="001C6DD7"/>
    <w:rsid w:val="001D1FCA"/>
    <w:rsid w:val="001D2853"/>
    <w:rsid w:val="001D3A94"/>
    <w:rsid w:val="001D4C40"/>
    <w:rsid w:val="001D6012"/>
    <w:rsid w:val="001D6E0A"/>
    <w:rsid w:val="001E22B7"/>
    <w:rsid w:val="001E241E"/>
    <w:rsid w:val="001E3E51"/>
    <w:rsid w:val="001F168B"/>
    <w:rsid w:val="001F17AE"/>
    <w:rsid w:val="001F2530"/>
    <w:rsid w:val="001F2A0C"/>
    <w:rsid w:val="001F39E8"/>
    <w:rsid w:val="001F3D5E"/>
    <w:rsid w:val="001F5A33"/>
    <w:rsid w:val="001F671B"/>
    <w:rsid w:val="001F7831"/>
    <w:rsid w:val="00200EE0"/>
    <w:rsid w:val="00202876"/>
    <w:rsid w:val="00204045"/>
    <w:rsid w:val="00206727"/>
    <w:rsid w:val="00206CB6"/>
    <w:rsid w:val="0020712B"/>
    <w:rsid w:val="00212FB0"/>
    <w:rsid w:val="00214BD3"/>
    <w:rsid w:val="0021664E"/>
    <w:rsid w:val="002218C5"/>
    <w:rsid w:val="00221FE3"/>
    <w:rsid w:val="0022606D"/>
    <w:rsid w:val="00231728"/>
    <w:rsid w:val="002334FD"/>
    <w:rsid w:val="00233C1A"/>
    <w:rsid w:val="002359DA"/>
    <w:rsid w:val="00237CA9"/>
    <w:rsid w:val="00237FF5"/>
    <w:rsid w:val="00242BA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B0CCF"/>
    <w:rsid w:val="002B7944"/>
    <w:rsid w:val="002B7BD9"/>
    <w:rsid w:val="002C55F5"/>
    <w:rsid w:val="002D19E1"/>
    <w:rsid w:val="002D1D52"/>
    <w:rsid w:val="002D215B"/>
    <w:rsid w:val="002D5F48"/>
    <w:rsid w:val="002D6456"/>
    <w:rsid w:val="002E00F0"/>
    <w:rsid w:val="002E104E"/>
    <w:rsid w:val="002E25B0"/>
    <w:rsid w:val="002E317F"/>
    <w:rsid w:val="002E42C7"/>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46F"/>
    <w:rsid w:val="00317A9A"/>
    <w:rsid w:val="003205B7"/>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B41"/>
    <w:rsid w:val="00365B80"/>
    <w:rsid w:val="00365EF2"/>
    <w:rsid w:val="00366D4E"/>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96766"/>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68A3"/>
    <w:rsid w:val="004176F8"/>
    <w:rsid w:val="004212EF"/>
    <w:rsid w:val="004224F8"/>
    <w:rsid w:val="00423E43"/>
    <w:rsid w:val="004249B8"/>
    <w:rsid w:val="00427A4E"/>
    <w:rsid w:val="00430691"/>
    <w:rsid w:val="00432F99"/>
    <w:rsid w:val="0043371B"/>
    <w:rsid w:val="00433CFB"/>
    <w:rsid w:val="0043423D"/>
    <w:rsid w:val="00436F3E"/>
    <w:rsid w:val="00437A4F"/>
    <w:rsid w:val="00440681"/>
    <w:rsid w:val="004409F0"/>
    <w:rsid w:val="00441225"/>
    <w:rsid w:val="004413A7"/>
    <w:rsid w:val="0044363C"/>
    <w:rsid w:val="00444D39"/>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699B"/>
    <w:rsid w:val="00477455"/>
    <w:rsid w:val="00480095"/>
    <w:rsid w:val="00482723"/>
    <w:rsid w:val="00482850"/>
    <w:rsid w:val="00483FA8"/>
    <w:rsid w:val="00484B62"/>
    <w:rsid w:val="00492FB7"/>
    <w:rsid w:val="00494CF6"/>
    <w:rsid w:val="004950FB"/>
    <w:rsid w:val="00495BB9"/>
    <w:rsid w:val="0049618F"/>
    <w:rsid w:val="0049640E"/>
    <w:rsid w:val="004A03B2"/>
    <w:rsid w:val="004A1F7B"/>
    <w:rsid w:val="004A4C5A"/>
    <w:rsid w:val="004A7BDD"/>
    <w:rsid w:val="004B0BB3"/>
    <w:rsid w:val="004B0ED2"/>
    <w:rsid w:val="004B4791"/>
    <w:rsid w:val="004B556F"/>
    <w:rsid w:val="004B7173"/>
    <w:rsid w:val="004C4171"/>
    <w:rsid w:val="004C44D2"/>
    <w:rsid w:val="004C5AA0"/>
    <w:rsid w:val="004C7302"/>
    <w:rsid w:val="004D3578"/>
    <w:rsid w:val="004D36A0"/>
    <w:rsid w:val="004D380D"/>
    <w:rsid w:val="004D5A8E"/>
    <w:rsid w:val="004E1FEA"/>
    <w:rsid w:val="004E213A"/>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36B"/>
    <w:rsid w:val="00526899"/>
    <w:rsid w:val="00527128"/>
    <w:rsid w:val="005271D7"/>
    <w:rsid w:val="00534300"/>
    <w:rsid w:val="00534DA0"/>
    <w:rsid w:val="005362D5"/>
    <w:rsid w:val="00537CAD"/>
    <w:rsid w:val="00541B53"/>
    <w:rsid w:val="00541BC2"/>
    <w:rsid w:val="00543E6C"/>
    <w:rsid w:val="00545BD9"/>
    <w:rsid w:val="005478F4"/>
    <w:rsid w:val="005502AE"/>
    <w:rsid w:val="005528B4"/>
    <w:rsid w:val="00552D69"/>
    <w:rsid w:val="00560B74"/>
    <w:rsid w:val="005631C2"/>
    <w:rsid w:val="00563AEF"/>
    <w:rsid w:val="00563C92"/>
    <w:rsid w:val="00564C86"/>
    <w:rsid w:val="00565087"/>
    <w:rsid w:val="0056573F"/>
    <w:rsid w:val="0056638C"/>
    <w:rsid w:val="00570533"/>
    <w:rsid w:val="00570FDE"/>
    <w:rsid w:val="00571A91"/>
    <w:rsid w:val="00572F1C"/>
    <w:rsid w:val="0058077C"/>
    <w:rsid w:val="00580A65"/>
    <w:rsid w:val="005841A9"/>
    <w:rsid w:val="0059143D"/>
    <w:rsid w:val="00594520"/>
    <w:rsid w:val="005A05E7"/>
    <w:rsid w:val="005A2265"/>
    <w:rsid w:val="005A2E40"/>
    <w:rsid w:val="005A4716"/>
    <w:rsid w:val="005A53BA"/>
    <w:rsid w:val="005A54C6"/>
    <w:rsid w:val="005A5625"/>
    <w:rsid w:val="005A7CDD"/>
    <w:rsid w:val="005B073D"/>
    <w:rsid w:val="005B3FB8"/>
    <w:rsid w:val="005B6FC5"/>
    <w:rsid w:val="005C4A8C"/>
    <w:rsid w:val="005C630A"/>
    <w:rsid w:val="005C6847"/>
    <w:rsid w:val="005C798E"/>
    <w:rsid w:val="005D0DD0"/>
    <w:rsid w:val="005D36A1"/>
    <w:rsid w:val="005D7306"/>
    <w:rsid w:val="005D7D08"/>
    <w:rsid w:val="005E2FF7"/>
    <w:rsid w:val="005E43F5"/>
    <w:rsid w:val="005F0819"/>
    <w:rsid w:val="005F0BBB"/>
    <w:rsid w:val="005F127F"/>
    <w:rsid w:val="005F1CFA"/>
    <w:rsid w:val="005F367F"/>
    <w:rsid w:val="005F3B2A"/>
    <w:rsid w:val="005F48D4"/>
    <w:rsid w:val="00601032"/>
    <w:rsid w:val="00603263"/>
    <w:rsid w:val="00604CCC"/>
    <w:rsid w:val="00606696"/>
    <w:rsid w:val="0060683E"/>
    <w:rsid w:val="00607DDC"/>
    <w:rsid w:val="00607FA2"/>
    <w:rsid w:val="00611566"/>
    <w:rsid w:val="00612941"/>
    <w:rsid w:val="00614FCF"/>
    <w:rsid w:val="006150A0"/>
    <w:rsid w:val="00617FD3"/>
    <w:rsid w:val="00622729"/>
    <w:rsid w:val="00622DC4"/>
    <w:rsid w:val="006252CE"/>
    <w:rsid w:val="00630529"/>
    <w:rsid w:val="00630943"/>
    <w:rsid w:val="00632ACB"/>
    <w:rsid w:val="006346C7"/>
    <w:rsid w:val="00634706"/>
    <w:rsid w:val="00634F25"/>
    <w:rsid w:val="006407DB"/>
    <w:rsid w:val="00642B9D"/>
    <w:rsid w:val="006451E4"/>
    <w:rsid w:val="00646D99"/>
    <w:rsid w:val="006520A1"/>
    <w:rsid w:val="00652A6A"/>
    <w:rsid w:val="00654AAA"/>
    <w:rsid w:val="00656910"/>
    <w:rsid w:val="006577FB"/>
    <w:rsid w:val="006606C4"/>
    <w:rsid w:val="006649EC"/>
    <w:rsid w:val="00664FEB"/>
    <w:rsid w:val="006717A0"/>
    <w:rsid w:val="006728CE"/>
    <w:rsid w:val="0067501B"/>
    <w:rsid w:val="0067518E"/>
    <w:rsid w:val="00675568"/>
    <w:rsid w:val="00680135"/>
    <w:rsid w:val="00680537"/>
    <w:rsid w:val="00680CE3"/>
    <w:rsid w:val="00682EBD"/>
    <w:rsid w:val="006831CA"/>
    <w:rsid w:val="006877B6"/>
    <w:rsid w:val="00687B05"/>
    <w:rsid w:val="0069055A"/>
    <w:rsid w:val="00695449"/>
    <w:rsid w:val="006977EE"/>
    <w:rsid w:val="006A3AAC"/>
    <w:rsid w:val="006A5282"/>
    <w:rsid w:val="006A56A0"/>
    <w:rsid w:val="006A7A2A"/>
    <w:rsid w:val="006B3F85"/>
    <w:rsid w:val="006B5324"/>
    <w:rsid w:val="006B62BD"/>
    <w:rsid w:val="006C1BA2"/>
    <w:rsid w:val="006C1C1D"/>
    <w:rsid w:val="006C1D31"/>
    <w:rsid w:val="006C3929"/>
    <w:rsid w:val="006C453C"/>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3E38"/>
    <w:rsid w:val="006E6B13"/>
    <w:rsid w:val="006E7695"/>
    <w:rsid w:val="006E7D23"/>
    <w:rsid w:val="006F6A2C"/>
    <w:rsid w:val="006F72B2"/>
    <w:rsid w:val="0070279A"/>
    <w:rsid w:val="00702DBC"/>
    <w:rsid w:val="00703EDA"/>
    <w:rsid w:val="00710201"/>
    <w:rsid w:val="0071205A"/>
    <w:rsid w:val="007121F0"/>
    <w:rsid w:val="00713939"/>
    <w:rsid w:val="007145B2"/>
    <w:rsid w:val="0071730A"/>
    <w:rsid w:val="00720DC1"/>
    <w:rsid w:val="007233F7"/>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0BBF"/>
    <w:rsid w:val="007529E7"/>
    <w:rsid w:val="00756B0A"/>
    <w:rsid w:val="00757385"/>
    <w:rsid w:val="00757857"/>
    <w:rsid w:val="00757B1C"/>
    <w:rsid w:val="00757D40"/>
    <w:rsid w:val="00757EE7"/>
    <w:rsid w:val="007608FC"/>
    <w:rsid w:val="00762E86"/>
    <w:rsid w:val="00763C95"/>
    <w:rsid w:val="007669BF"/>
    <w:rsid w:val="007708A1"/>
    <w:rsid w:val="007737D6"/>
    <w:rsid w:val="00774796"/>
    <w:rsid w:val="00775936"/>
    <w:rsid w:val="00776DD5"/>
    <w:rsid w:val="00780E18"/>
    <w:rsid w:val="00781D1C"/>
    <w:rsid w:val="00781F0F"/>
    <w:rsid w:val="007823D3"/>
    <w:rsid w:val="007848D6"/>
    <w:rsid w:val="00784CA5"/>
    <w:rsid w:val="00786DC3"/>
    <w:rsid w:val="0078727C"/>
    <w:rsid w:val="0079049D"/>
    <w:rsid w:val="00791F23"/>
    <w:rsid w:val="00793153"/>
    <w:rsid w:val="00793749"/>
    <w:rsid w:val="00793DC5"/>
    <w:rsid w:val="007A0D32"/>
    <w:rsid w:val="007A4044"/>
    <w:rsid w:val="007A76B3"/>
    <w:rsid w:val="007A773E"/>
    <w:rsid w:val="007A7C64"/>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A3A"/>
    <w:rsid w:val="007D64A6"/>
    <w:rsid w:val="007D7806"/>
    <w:rsid w:val="007E0477"/>
    <w:rsid w:val="007E3E29"/>
    <w:rsid w:val="007E7057"/>
    <w:rsid w:val="007F6CB6"/>
    <w:rsid w:val="007F6FF4"/>
    <w:rsid w:val="00800AD4"/>
    <w:rsid w:val="00800D2C"/>
    <w:rsid w:val="0080219B"/>
    <w:rsid w:val="008028A4"/>
    <w:rsid w:val="00803E28"/>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5C2F"/>
    <w:rsid w:val="00846FAE"/>
    <w:rsid w:val="00847201"/>
    <w:rsid w:val="00847B03"/>
    <w:rsid w:val="008500F9"/>
    <w:rsid w:val="008503D8"/>
    <w:rsid w:val="00855B5A"/>
    <w:rsid w:val="00860877"/>
    <w:rsid w:val="008641C2"/>
    <w:rsid w:val="00864918"/>
    <w:rsid w:val="00866045"/>
    <w:rsid w:val="00866FFE"/>
    <w:rsid w:val="008700FE"/>
    <w:rsid w:val="008702B2"/>
    <w:rsid w:val="0087189E"/>
    <w:rsid w:val="00872041"/>
    <w:rsid w:val="00872230"/>
    <w:rsid w:val="0087228D"/>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0D0A"/>
    <w:rsid w:val="008A1B05"/>
    <w:rsid w:val="008A1C52"/>
    <w:rsid w:val="008A5B56"/>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34D8"/>
    <w:rsid w:val="008E3813"/>
    <w:rsid w:val="008E41D4"/>
    <w:rsid w:val="008E4BC7"/>
    <w:rsid w:val="008E4E9B"/>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632"/>
    <w:rsid w:val="009178EF"/>
    <w:rsid w:val="00922EA9"/>
    <w:rsid w:val="00927F51"/>
    <w:rsid w:val="0093195C"/>
    <w:rsid w:val="009330E0"/>
    <w:rsid w:val="009344F5"/>
    <w:rsid w:val="00934865"/>
    <w:rsid w:val="00934EB9"/>
    <w:rsid w:val="00934FC0"/>
    <w:rsid w:val="009356D3"/>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596E"/>
    <w:rsid w:val="00966691"/>
    <w:rsid w:val="00966DEB"/>
    <w:rsid w:val="00966E30"/>
    <w:rsid w:val="0096725D"/>
    <w:rsid w:val="00970597"/>
    <w:rsid w:val="00970DB3"/>
    <w:rsid w:val="0097132B"/>
    <w:rsid w:val="00971DC5"/>
    <w:rsid w:val="009742C1"/>
    <w:rsid w:val="00974BB0"/>
    <w:rsid w:val="009765D0"/>
    <w:rsid w:val="0097674C"/>
    <w:rsid w:val="00976817"/>
    <w:rsid w:val="00980285"/>
    <w:rsid w:val="00982CDF"/>
    <w:rsid w:val="00984843"/>
    <w:rsid w:val="00984F6F"/>
    <w:rsid w:val="00986AC6"/>
    <w:rsid w:val="00991F43"/>
    <w:rsid w:val="009953D1"/>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739C"/>
    <w:rsid w:val="009F18B0"/>
    <w:rsid w:val="009F2D07"/>
    <w:rsid w:val="009F3A04"/>
    <w:rsid w:val="009F6779"/>
    <w:rsid w:val="00A0318F"/>
    <w:rsid w:val="00A06FA7"/>
    <w:rsid w:val="00A10F02"/>
    <w:rsid w:val="00A1115F"/>
    <w:rsid w:val="00A12D6A"/>
    <w:rsid w:val="00A151EB"/>
    <w:rsid w:val="00A204CA"/>
    <w:rsid w:val="00A235EB"/>
    <w:rsid w:val="00A2423B"/>
    <w:rsid w:val="00A26B05"/>
    <w:rsid w:val="00A31E01"/>
    <w:rsid w:val="00A32C6D"/>
    <w:rsid w:val="00A34340"/>
    <w:rsid w:val="00A351EC"/>
    <w:rsid w:val="00A35482"/>
    <w:rsid w:val="00A35795"/>
    <w:rsid w:val="00A3703E"/>
    <w:rsid w:val="00A40340"/>
    <w:rsid w:val="00A42D80"/>
    <w:rsid w:val="00A45552"/>
    <w:rsid w:val="00A47F8C"/>
    <w:rsid w:val="00A50A8B"/>
    <w:rsid w:val="00A50AC4"/>
    <w:rsid w:val="00A53724"/>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47F6"/>
    <w:rsid w:val="00AB7714"/>
    <w:rsid w:val="00AC3917"/>
    <w:rsid w:val="00AD4AF4"/>
    <w:rsid w:val="00AD4F6D"/>
    <w:rsid w:val="00AD5F89"/>
    <w:rsid w:val="00AD793D"/>
    <w:rsid w:val="00AE0BAC"/>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DD2"/>
    <w:rsid w:val="00B4646F"/>
    <w:rsid w:val="00B4753E"/>
    <w:rsid w:val="00B479B0"/>
    <w:rsid w:val="00B47FD1"/>
    <w:rsid w:val="00B516BB"/>
    <w:rsid w:val="00B5206C"/>
    <w:rsid w:val="00B54FCB"/>
    <w:rsid w:val="00B56085"/>
    <w:rsid w:val="00B568FD"/>
    <w:rsid w:val="00B5736A"/>
    <w:rsid w:val="00B6026F"/>
    <w:rsid w:val="00B64CAD"/>
    <w:rsid w:val="00B706CD"/>
    <w:rsid w:val="00B72F69"/>
    <w:rsid w:val="00B76AB1"/>
    <w:rsid w:val="00B76E87"/>
    <w:rsid w:val="00B81C73"/>
    <w:rsid w:val="00B840DA"/>
    <w:rsid w:val="00B90649"/>
    <w:rsid w:val="00B91A33"/>
    <w:rsid w:val="00B9251D"/>
    <w:rsid w:val="00B947C0"/>
    <w:rsid w:val="00B95523"/>
    <w:rsid w:val="00BA0C61"/>
    <w:rsid w:val="00BA1063"/>
    <w:rsid w:val="00BA3A5D"/>
    <w:rsid w:val="00BA5C6D"/>
    <w:rsid w:val="00BB0B22"/>
    <w:rsid w:val="00BB1D19"/>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39DB"/>
    <w:rsid w:val="00C04CD9"/>
    <w:rsid w:val="00C05B5E"/>
    <w:rsid w:val="00C10D08"/>
    <w:rsid w:val="00C10D49"/>
    <w:rsid w:val="00C12B51"/>
    <w:rsid w:val="00C132A5"/>
    <w:rsid w:val="00C1497E"/>
    <w:rsid w:val="00C1601E"/>
    <w:rsid w:val="00C2087D"/>
    <w:rsid w:val="00C21770"/>
    <w:rsid w:val="00C2453E"/>
    <w:rsid w:val="00C24650"/>
    <w:rsid w:val="00C273B7"/>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61310"/>
    <w:rsid w:val="00C639BE"/>
    <w:rsid w:val="00C63CD0"/>
    <w:rsid w:val="00C654BD"/>
    <w:rsid w:val="00C665D8"/>
    <w:rsid w:val="00C709B6"/>
    <w:rsid w:val="00C71BAC"/>
    <w:rsid w:val="00C7345E"/>
    <w:rsid w:val="00C73605"/>
    <w:rsid w:val="00C73CFF"/>
    <w:rsid w:val="00C74537"/>
    <w:rsid w:val="00C771D4"/>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754"/>
    <w:rsid w:val="00CD00FE"/>
    <w:rsid w:val="00CD117E"/>
    <w:rsid w:val="00CD12AD"/>
    <w:rsid w:val="00CD2B84"/>
    <w:rsid w:val="00CD4C7B"/>
    <w:rsid w:val="00CD5795"/>
    <w:rsid w:val="00CD7707"/>
    <w:rsid w:val="00CE1681"/>
    <w:rsid w:val="00CE172A"/>
    <w:rsid w:val="00CE29EF"/>
    <w:rsid w:val="00CE2CEE"/>
    <w:rsid w:val="00CE3230"/>
    <w:rsid w:val="00CE5AFB"/>
    <w:rsid w:val="00CE5D7F"/>
    <w:rsid w:val="00CE6889"/>
    <w:rsid w:val="00CE75DF"/>
    <w:rsid w:val="00CE7ABA"/>
    <w:rsid w:val="00CF1AC7"/>
    <w:rsid w:val="00CF3640"/>
    <w:rsid w:val="00CF5094"/>
    <w:rsid w:val="00D040BB"/>
    <w:rsid w:val="00D05935"/>
    <w:rsid w:val="00D10707"/>
    <w:rsid w:val="00D10B5E"/>
    <w:rsid w:val="00D1188D"/>
    <w:rsid w:val="00D145BC"/>
    <w:rsid w:val="00D1632C"/>
    <w:rsid w:val="00D17979"/>
    <w:rsid w:val="00D217EC"/>
    <w:rsid w:val="00D21957"/>
    <w:rsid w:val="00D24D6A"/>
    <w:rsid w:val="00D2617D"/>
    <w:rsid w:val="00D26182"/>
    <w:rsid w:val="00D3050D"/>
    <w:rsid w:val="00D31234"/>
    <w:rsid w:val="00D31625"/>
    <w:rsid w:val="00D31C30"/>
    <w:rsid w:val="00D32476"/>
    <w:rsid w:val="00D3377B"/>
    <w:rsid w:val="00D33BE3"/>
    <w:rsid w:val="00D36096"/>
    <w:rsid w:val="00D376A1"/>
    <w:rsid w:val="00D3792D"/>
    <w:rsid w:val="00D37CC2"/>
    <w:rsid w:val="00D37F6C"/>
    <w:rsid w:val="00D40C2E"/>
    <w:rsid w:val="00D43A23"/>
    <w:rsid w:val="00D46373"/>
    <w:rsid w:val="00D4691D"/>
    <w:rsid w:val="00D47E35"/>
    <w:rsid w:val="00D504CD"/>
    <w:rsid w:val="00D5063C"/>
    <w:rsid w:val="00D50857"/>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74497"/>
    <w:rsid w:val="00D80795"/>
    <w:rsid w:val="00D82F3F"/>
    <w:rsid w:val="00D85390"/>
    <w:rsid w:val="00D854BE"/>
    <w:rsid w:val="00D86C3B"/>
    <w:rsid w:val="00D87E00"/>
    <w:rsid w:val="00D90DD0"/>
    <w:rsid w:val="00D9134D"/>
    <w:rsid w:val="00D916EA"/>
    <w:rsid w:val="00D93010"/>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ADA"/>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671"/>
    <w:rsid w:val="00E75D9F"/>
    <w:rsid w:val="00E77645"/>
    <w:rsid w:val="00E7764A"/>
    <w:rsid w:val="00E818D8"/>
    <w:rsid w:val="00E81926"/>
    <w:rsid w:val="00E82E1E"/>
    <w:rsid w:val="00E83697"/>
    <w:rsid w:val="00E83E6A"/>
    <w:rsid w:val="00E8774F"/>
    <w:rsid w:val="00E910E7"/>
    <w:rsid w:val="00E94AE6"/>
    <w:rsid w:val="00E97623"/>
    <w:rsid w:val="00EA1721"/>
    <w:rsid w:val="00EA1FA4"/>
    <w:rsid w:val="00EA3AB0"/>
    <w:rsid w:val="00EA3AD9"/>
    <w:rsid w:val="00EA58F7"/>
    <w:rsid w:val="00EA65CB"/>
    <w:rsid w:val="00EB0AF6"/>
    <w:rsid w:val="00EB1AA5"/>
    <w:rsid w:val="00EB4383"/>
    <w:rsid w:val="00EB4DD7"/>
    <w:rsid w:val="00EB79A0"/>
    <w:rsid w:val="00EC023D"/>
    <w:rsid w:val="00EC1527"/>
    <w:rsid w:val="00EC2B71"/>
    <w:rsid w:val="00EC3277"/>
    <w:rsid w:val="00EC404A"/>
    <w:rsid w:val="00EC4A25"/>
    <w:rsid w:val="00EC7720"/>
    <w:rsid w:val="00ED1E19"/>
    <w:rsid w:val="00ED2561"/>
    <w:rsid w:val="00ED288D"/>
    <w:rsid w:val="00ED45BC"/>
    <w:rsid w:val="00ED602D"/>
    <w:rsid w:val="00ED6037"/>
    <w:rsid w:val="00EE0160"/>
    <w:rsid w:val="00EE135D"/>
    <w:rsid w:val="00EE23EB"/>
    <w:rsid w:val="00EE5772"/>
    <w:rsid w:val="00EE5CDC"/>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A1266"/>
    <w:rsid w:val="00FA2A51"/>
    <w:rsid w:val="00FA2AFC"/>
    <w:rsid w:val="00FA30C4"/>
    <w:rsid w:val="00FA3EF5"/>
    <w:rsid w:val="00FA5D9F"/>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Agreement">
    <w:name w:val="Agreement"/>
    <w:basedOn w:val="Normal"/>
    <w:next w:val="Doc-text2"/>
    <w:uiPriority w:val="99"/>
    <w:qFormat/>
    <w:rsid w:val="00D376A1"/>
    <w:pPr>
      <w:numPr>
        <w:numId w:val="20"/>
      </w:numPr>
      <w:tabs>
        <w:tab w:val="num" w:pos="1619"/>
      </w:tabs>
      <w:overflowPunct/>
      <w:autoSpaceDE/>
      <w:autoSpaceDN/>
      <w:adjustRightInd/>
      <w:spacing w:before="60" w:after="0"/>
      <w:ind w:left="1619"/>
    </w:pPr>
    <w:rPr>
      <w:rFonts w:ascii="Arial" w:eastAsia="MS Mincho" w:hAnsi="Arial"/>
      <w:b/>
      <w:szCs w:val="24"/>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085E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20EAC3-4C4A-4DC6-8046-40BC5AEA6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208</TotalTime>
  <Pages>4</Pages>
  <Words>1343</Words>
  <Characters>7657</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8983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cp:lastModifiedBy>
  <cp:revision>72</cp:revision>
  <dcterms:created xsi:type="dcterms:W3CDTF">2020-10-22T17:45:00Z</dcterms:created>
  <dcterms:modified xsi:type="dcterms:W3CDTF">2021-08-06T05:41:00Z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